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587BC700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5</w:t>
      </w:r>
    </w:p>
    <w:p w14:paraId="40BDF942" w14:textId="5857A80A" w:rsidR="0029280F" w:rsidRPr="00A1444B" w:rsidRDefault="00542561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Torre</w:t>
      </w:r>
    </w:p>
    <w:p w14:paraId="56B8F0BC" w14:textId="2FEAEAA5" w:rsidR="006D3C91" w:rsidRPr="00A708C2" w:rsidRDefault="00CB4647" w:rsidP="00C95ED3">
      <w:pPr>
        <w:pStyle w:val="Listenabsatz"/>
        <w:numPr>
          <w:ilvl w:val="0"/>
          <w:numId w:val="38"/>
        </w:numPr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As pernas não estão estáveis.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Elas são muito longas e finas, por isso são muito móveis.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torre não cai, mas fica muito "vacilante".</w:t>
      </w:r>
    </w:p>
    <w:p w14:paraId="37CBAE74" w14:textId="2EB579B2" w:rsidR="004731DC" w:rsidRPr="004731DC" w:rsidRDefault="00A708C2" w:rsidP="004731DC">
      <w:pPr>
        <w:pStyle w:val="Listenabsatz"/>
        <w:numPr>
          <w:ilvl w:val="0"/>
          <w:numId w:val="38"/>
        </w:numPr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Pressão lateral na plataforma: a torre cede e se esquiva.</w:t>
      </w:r>
    </w:p>
    <w:p w14:paraId="08C605D9" w14:textId="3655C68C" w:rsidR="004731DC" w:rsidRPr="004731DC" w:rsidRDefault="00111A39" w:rsidP="0089644A">
      <w:pPr>
        <w:pStyle w:val="Listenabsatz"/>
        <w:ind w:left="1418" w:hanging="709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As pernas se deformam umas com as outras.</w:t>
      </w:r>
    </w:p>
    <w:p w14:paraId="4B1C0822" w14:textId="487CEC74" w:rsidR="00F82264" w:rsidRDefault="00167350" w:rsidP="0089644A">
      <w:pPr>
        <w:ind w:left="1418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Pressão de cima: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plataforma </w:t>
      </w:r>
      <w:r>
        <w:rPr>
          <w:b/>
          <w:rFonts w:ascii="Comic Sans MS" w:hAnsi="Comic Sans MS"/>
        </w:rPr>
        <w:t xml:space="preserve">não</w:t>
      </w:r>
      <w:r>
        <w:rPr>
          <w:rFonts w:ascii="Comic Sans MS" w:hAnsi="Comic Sans MS"/>
        </w:rPr>
        <w:t xml:space="preserve"> se move para baixo: a contraforça das pernas mantém a plataforma na altura certa.</w:t>
      </w:r>
    </w:p>
    <w:p w14:paraId="61CA3ECA" w14:textId="3553AA90" w:rsidR="00D84B99" w:rsidRDefault="00167350" w:rsidP="0089644A">
      <w:pPr>
        <w:ind w:left="1418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Com torção das pernas, a plataforma pode ser girada.</w:t>
      </w:r>
    </w:p>
    <w:p w14:paraId="11F5E271" w14:textId="191D99A7" w:rsidR="00F859D6" w:rsidRDefault="004C49E9" w:rsidP="007B7661">
      <w:pPr>
        <w:pStyle w:val="Listenabsatz"/>
        <w:numPr>
          <w:ilvl w:val="0"/>
          <w:numId w:val="38"/>
        </w:numPr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A torre agora está muito estável.</w:t>
      </w:r>
    </w:p>
    <w:p w14:paraId="1F9C5464" w14:textId="397CFB21" w:rsidR="004C49E9" w:rsidRDefault="00167350" w:rsidP="0089644A">
      <w:pPr>
        <w:pStyle w:val="Listenabsatz"/>
        <w:ind w:left="1418" w:hanging="698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Quando pressionados lateralmente (frente/para trás) as pernas não se deformam umas com as outras</w:t>
      </w:r>
    </w:p>
    <w:p w14:paraId="3710FA3F" w14:textId="6EBF8492" w:rsidR="003F02FC" w:rsidRDefault="00167350" w:rsidP="0089644A">
      <w:pPr>
        <w:pStyle w:val="Listenabsatz"/>
        <w:ind w:left="1418" w:hanging="698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Com pressão de cima: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torre suporta a pressão de cima.</w:t>
      </w:r>
    </w:p>
    <w:p w14:paraId="4ABC6443" w14:textId="550EAB73" w:rsidR="00400603" w:rsidRDefault="0089644A" w:rsidP="0089644A">
      <w:pPr>
        <w:pStyle w:val="Listenabsatz"/>
        <w:ind w:left="1418" w:hanging="698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À direita e à esquerda, a torre cede se a força não agir diretamente na plataforma de cima.</w:t>
      </w:r>
    </w:p>
    <w:p w14:paraId="613E3242" w14:textId="5D4A2B95" w:rsidR="00073CD5" w:rsidRDefault="0089644A" w:rsidP="0089644A">
      <w:pPr>
        <w:pStyle w:val="Listenabsatz"/>
        <w:ind w:left="1418" w:hanging="698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d)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 torre pode girar em torno do eixo longitudinal</w:t>
      </w:r>
    </w:p>
    <w:p w14:paraId="0176D8F6" w14:textId="77777777" w:rsidR="004C7745" w:rsidRDefault="004C7745" w:rsidP="0089644A">
      <w:pPr>
        <w:pStyle w:val="Listenabsatz"/>
        <w:ind w:left="1418" w:hanging="698"/>
        <w:rPr>
          <w:rFonts w:ascii="Comic Sans MS" w:hAnsi="Comic Sans MS"/>
          <w:szCs w:val="28"/>
        </w:rPr>
      </w:pPr>
    </w:p>
    <w:p w14:paraId="10DF3343" w14:textId="69965140" w:rsidR="003938C2" w:rsidRDefault="004C7745" w:rsidP="003938C2">
      <w:pPr>
        <w:pStyle w:val="Listenabsatz"/>
        <w:numPr>
          <w:ilvl w:val="0"/>
          <w:numId w:val="38"/>
        </w:numPr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Nenhuma deformação entre si</w:t>
      </w:r>
    </w:p>
    <w:p w14:paraId="589FECD6" w14:textId="1CAF4664" w:rsidR="00981267" w:rsidRDefault="004C7745" w:rsidP="00981267">
      <w:pPr>
        <w:pStyle w:val="Listenabsatz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Sem deformação para baixo (quando pressionado de cima)</w:t>
      </w:r>
    </w:p>
    <w:p w14:paraId="65B6CA9F" w14:textId="3B236419" w:rsidR="000859B8" w:rsidRDefault="004C7745" w:rsidP="00981267">
      <w:pPr>
        <w:pStyle w:val="Listenabsatz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(c)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Sem deformação lateral</w:t>
      </w:r>
    </w:p>
    <w:p w14:paraId="0986AD16" w14:textId="103A245F" w:rsidR="00E36F24" w:rsidRDefault="004C7745" w:rsidP="00A54B30">
      <w:pPr>
        <w:pStyle w:val="Listenabsatz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d)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Nenhuma rotação em torno do eixo longitudinal</w:t>
      </w:r>
    </w:p>
    <w:sectPr w:rsidR="00E36F24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2485A" w14:textId="77777777" w:rsidR="0071047A" w:rsidRDefault="0071047A">
      <w:r>
        <w:separator/>
      </w:r>
    </w:p>
  </w:endnote>
  <w:endnote w:type="continuationSeparator" w:id="0">
    <w:p w14:paraId="53C33EAB" w14:textId="77777777" w:rsidR="0071047A" w:rsidRDefault="0071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688BF" w14:textId="77777777" w:rsidR="0071047A" w:rsidRDefault="0071047A">
      <w:r>
        <w:separator/>
      </w:r>
    </w:p>
  </w:footnote>
  <w:footnote w:type="continuationSeparator" w:id="0">
    <w:p w14:paraId="23631691" w14:textId="77777777" w:rsidR="0071047A" w:rsidRDefault="00710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Estática do Conjunto de Clase </w:t>
    </w:r>
    <w:bookmarkEnd w:id="0"/>
    <w:r>
      <w:t xml:space="preserve">– 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FB64D9"/>
    <w:multiLevelType w:val="hybridMultilevel"/>
    <w:tmpl w:val="819CB252"/>
    <w:lvl w:ilvl="0" w:tplc="02BE6A9C">
      <w:start w:val="2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CB63135"/>
    <w:multiLevelType w:val="hybridMultilevel"/>
    <w:tmpl w:val="2BFE2220"/>
    <w:lvl w:ilvl="0" w:tplc="02BE6A9C">
      <w:start w:val="2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C403A"/>
    <w:multiLevelType w:val="hybridMultilevel"/>
    <w:tmpl w:val="BB3EEC50"/>
    <w:lvl w:ilvl="0" w:tplc="02BE6A9C">
      <w:start w:val="2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0138B0"/>
    <w:multiLevelType w:val="hybridMultilevel"/>
    <w:tmpl w:val="69C04CF0"/>
    <w:lvl w:ilvl="0" w:tplc="D0DE88E6">
      <w:start w:val="1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B8E5B7D"/>
    <w:multiLevelType w:val="hybridMultilevel"/>
    <w:tmpl w:val="803CE63A"/>
    <w:lvl w:ilvl="0" w:tplc="CFA459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2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7"/>
  </w:num>
  <w:num w:numId="13" w16cid:durableId="1971354579">
    <w:abstractNumId w:val="12"/>
  </w:num>
  <w:num w:numId="14" w16cid:durableId="402341760">
    <w:abstractNumId w:val="33"/>
  </w:num>
  <w:num w:numId="15" w16cid:durableId="1894582189">
    <w:abstractNumId w:val="17"/>
  </w:num>
  <w:num w:numId="16" w16cid:durableId="124545190">
    <w:abstractNumId w:val="15"/>
  </w:num>
  <w:num w:numId="17" w16cid:durableId="1895698889">
    <w:abstractNumId w:val="16"/>
  </w:num>
  <w:num w:numId="18" w16cid:durableId="891580096">
    <w:abstractNumId w:val="18"/>
  </w:num>
  <w:num w:numId="19" w16cid:durableId="100957466">
    <w:abstractNumId w:val="31"/>
  </w:num>
  <w:num w:numId="20" w16cid:durableId="1976446320">
    <w:abstractNumId w:val="26"/>
  </w:num>
  <w:num w:numId="21" w16cid:durableId="890577074">
    <w:abstractNumId w:val="24"/>
  </w:num>
  <w:num w:numId="22" w16cid:durableId="1915626982">
    <w:abstractNumId w:val="19"/>
  </w:num>
  <w:num w:numId="23" w16cid:durableId="2081828736">
    <w:abstractNumId w:val="21"/>
  </w:num>
  <w:num w:numId="24" w16cid:durableId="1069033965">
    <w:abstractNumId w:val="20"/>
  </w:num>
  <w:num w:numId="25" w16cid:durableId="1488476834">
    <w:abstractNumId w:val="23"/>
  </w:num>
  <w:num w:numId="26" w16cid:durableId="154498675">
    <w:abstractNumId w:val="30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1314142364">
    <w:abstractNumId w:val="32"/>
  </w:num>
  <w:num w:numId="39" w16cid:durableId="724840590">
    <w:abstractNumId w:val="29"/>
  </w:num>
  <w:num w:numId="40" w16cid:durableId="586308190">
    <w:abstractNumId w:val="14"/>
  </w:num>
  <w:num w:numId="41" w16cid:durableId="1016927058">
    <w:abstractNumId w:val="28"/>
  </w:num>
  <w:num w:numId="42" w16cid:durableId="1402749669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0816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3CD5"/>
    <w:rsid w:val="000764B6"/>
    <w:rsid w:val="000768BA"/>
    <w:rsid w:val="00077D1B"/>
    <w:rsid w:val="000800CF"/>
    <w:rsid w:val="00083EE8"/>
    <w:rsid w:val="0008579C"/>
    <w:rsid w:val="000859B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1A39"/>
    <w:rsid w:val="00115F2E"/>
    <w:rsid w:val="0012561E"/>
    <w:rsid w:val="001278F5"/>
    <w:rsid w:val="00127FD3"/>
    <w:rsid w:val="00136823"/>
    <w:rsid w:val="001418C5"/>
    <w:rsid w:val="0014583C"/>
    <w:rsid w:val="00150FB2"/>
    <w:rsid w:val="00151176"/>
    <w:rsid w:val="001535D9"/>
    <w:rsid w:val="00163927"/>
    <w:rsid w:val="00165F39"/>
    <w:rsid w:val="00167350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938C2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02FC"/>
    <w:rsid w:val="003F4669"/>
    <w:rsid w:val="003F4A96"/>
    <w:rsid w:val="003F7333"/>
    <w:rsid w:val="00400603"/>
    <w:rsid w:val="004012C1"/>
    <w:rsid w:val="00402B03"/>
    <w:rsid w:val="004049C9"/>
    <w:rsid w:val="00404B71"/>
    <w:rsid w:val="00413E03"/>
    <w:rsid w:val="00420392"/>
    <w:rsid w:val="004218BA"/>
    <w:rsid w:val="00433E60"/>
    <w:rsid w:val="00434525"/>
    <w:rsid w:val="00435EA1"/>
    <w:rsid w:val="004377CB"/>
    <w:rsid w:val="00443725"/>
    <w:rsid w:val="00455455"/>
    <w:rsid w:val="004663E6"/>
    <w:rsid w:val="00472E75"/>
    <w:rsid w:val="004731DC"/>
    <w:rsid w:val="00476D4B"/>
    <w:rsid w:val="00482CE6"/>
    <w:rsid w:val="00494F24"/>
    <w:rsid w:val="004A6F5B"/>
    <w:rsid w:val="004B4FD0"/>
    <w:rsid w:val="004B754D"/>
    <w:rsid w:val="004B7983"/>
    <w:rsid w:val="004C138F"/>
    <w:rsid w:val="004C49E9"/>
    <w:rsid w:val="004C5167"/>
    <w:rsid w:val="004C607D"/>
    <w:rsid w:val="004C7745"/>
    <w:rsid w:val="004D1CF1"/>
    <w:rsid w:val="004D2ABB"/>
    <w:rsid w:val="004D2E5B"/>
    <w:rsid w:val="004D3B56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2561"/>
    <w:rsid w:val="00543BE7"/>
    <w:rsid w:val="00543C89"/>
    <w:rsid w:val="0054570D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75AEF"/>
    <w:rsid w:val="0068004D"/>
    <w:rsid w:val="00694B51"/>
    <w:rsid w:val="006A1C27"/>
    <w:rsid w:val="006A32D0"/>
    <w:rsid w:val="006B181A"/>
    <w:rsid w:val="006B5425"/>
    <w:rsid w:val="006B648D"/>
    <w:rsid w:val="006C14DA"/>
    <w:rsid w:val="006C41F8"/>
    <w:rsid w:val="006D3C91"/>
    <w:rsid w:val="006E3468"/>
    <w:rsid w:val="006E5040"/>
    <w:rsid w:val="006E5EA8"/>
    <w:rsid w:val="006E72F4"/>
    <w:rsid w:val="006F1E9C"/>
    <w:rsid w:val="006F2726"/>
    <w:rsid w:val="00703442"/>
    <w:rsid w:val="00706578"/>
    <w:rsid w:val="0071047A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66E3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B7661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22273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9644A"/>
    <w:rsid w:val="008A620F"/>
    <w:rsid w:val="008B0B31"/>
    <w:rsid w:val="008B27A9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267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39E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4B30"/>
    <w:rsid w:val="00A56BA7"/>
    <w:rsid w:val="00A6360F"/>
    <w:rsid w:val="00A63DA1"/>
    <w:rsid w:val="00A64497"/>
    <w:rsid w:val="00A65482"/>
    <w:rsid w:val="00A655F1"/>
    <w:rsid w:val="00A667E2"/>
    <w:rsid w:val="00A66CDE"/>
    <w:rsid w:val="00A708C2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A4A37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071E"/>
    <w:rsid w:val="00B4514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89B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A4A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4647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3007"/>
    <w:rsid w:val="00D1444B"/>
    <w:rsid w:val="00D247B8"/>
    <w:rsid w:val="00D462A8"/>
    <w:rsid w:val="00D511D3"/>
    <w:rsid w:val="00D51873"/>
    <w:rsid w:val="00D603E0"/>
    <w:rsid w:val="00D61D27"/>
    <w:rsid w:val="00D6676D"/>
    <w:rsid w:val="00D73168"/>
    <w:rsid w:val="00D805C6"/>
    <w:rsid w:val="00D82B67"/>
    <w:rsid w:val="00D83D7F"/>
    <w:rsid w:val="00D84B99"/>
    <w:rsid w:val="00D85B1D"/>
    <w:rsid w:val="00D8647C"/>
    <w:rsid w:val="00D86A62"/>
    <w:rsid w:val="00D86E69"/>
    <w:rsid w:val="00D94C19"/>
    <w:rsid w:val="00DA0436"/>
    <w:rsid w:val="00DA35F8"/>
    <w:rsid w:val="00DA5B0E"/>
    <w:rsid w:val="00DB1666"/>
    <w:rsid w:val="00DB19D8"/>
    <w:rsid w:val="00DB5300"/>
    <w:rsid w:val="00DB59E1"/>
    <w:rsid w:val="00DB69B2"/>
    <w:rsid w:val="00DB6DFB"/>
    <w:rsid w:val="00DC3500"/>
    <w:rsid w:val="00DD3EDD"/>
    <w:rsid w:val="00DD6C91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2C5E"/>
    <w:rsid w:val="00E36F24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82264"/>
    <w:rsid w:val="00F859D6"/>
    <w:rsid w:val="00F96926"/>
    <w:rsid w:val="00FA18C7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54607A-47EE-4FE8-8966-A752BA05D6CA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177</Words>
  <Characters>842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1017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Stephan Kallauch</cp:lastModifiedBy>
  <cp:revision>3</cp:revision>
  <cp:lastPrinted>2021-06-02T08:55:00Z</cp:lastPrinted>
  <dcterms:created xsi:type="dcterms:W3CDTF">2022-07-15T10:47:00Z</dcterms:created>
  <dcterms:modified xsi:type="dcterms:W3CDTF">2022-07-15T12:07:00Z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_DocHome">
    <vt:i4>1290607684</vt:i4>
  </property>
  <property fmtid="{D5CDD505-2E9C-101B-9397-08002B2CF9AE}" pid="4" name="MediaServiceImageTags">
    <vt:lpwstr/>
  </property>
</Properties>
</file>