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FA78253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6</w:t>
      </w:r>
    </w:p>
    <w:p w14:paraId="40BDF942" w14:textId="35D534FB" w:rsidR="0029280F" w:rsidRDefault="001522C3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Cadeira</w:t>
      </w:r>
    </w:p>
    <w:p w14:paraId="08CA2BE3" w14:textId="385529D6" w:rsidR="00657F9E" w:rsidRPr="00657F9E" w:rsidRDefault="00657F9E" w:rsidP="00111AE9">
      <w:pPr>
        <w:pStyle w:val="Listenabsatz"/>
        <w:numPr>
          <w:ilvl w:val="0"/>
          <w:numId w:val="38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Desvantagens de uma cadeira feita de concreto:</w:t>
      </w:r>
    </w:p>
    <w:p w14:paraId="2D23167E" w14:textId="0E0CD706" w:rsidR="0029280F" w:rsidRDefault="009D4319" w:rsidP="00657F9E">
      <w:pPr>
        <w:pStyle w:val="Listenabsatz"/>
        <w:ind w:left="567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Peso:</w:t>
      </w:r>
      <w:r>
        <w:rPr>
          <w:rFonts w:ascii="Comic Sans MS" w:hAnsi="Comic Sans MS"/>
        </w:rPr>
        <w:t xml:space="preserve"> um bloco de concreto deste tamanho pesa mais de 400 kg.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não pode carregá-lo pelo apartamento ou empurrá-lo para trás da mesa quando você se levantar, e o chão na sala de jantar provavelmente também seria danificado.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Também seria difícil para o revendedor de móveis transportar esta cadeira para sua casa, pois você geralmente precisa de mais de uma: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 cadeiras, então, pesariam tanto quanto seu carro.</w:t>
      </w:r>
    </w:p>
    <w:p w14:paraId="3FDD5966" w14:textId="77777777" w:rsidR="00955F77" w:rsidRDefault="00955F77" w:rsidP="00955F77">
      <w:pPr>
        <w:pStyle w:val="Listenabsatz"/>
        <w:ind w:left="567"/>
        <w:rPr>
          <w:rFonts w:ascii="Comic Sans MS" w:hAnsi="Comic Sans MS" w:cstheme="minorBidi"/>
        </w:rPr>
      </w:pPr>
    </w:p>
    <w:p w14:paraId="07DEE5A9" w14:textId="630C141A" w:rsidR="0043644A" w:rsidRDefault="0043644A" w:rsidP="00955F77">
      <w:pPr>
        <w:pStyle w:val="Listenabsatz"/>
        <w:ind w:left="567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Preço:</w:t>
      </w:r>
      <w:r>
        <w:rPr>
          <w:rFonts w:ascii="Comic Sans MS" w:hAnsi="Comic Sans MS"/>
        </w:rPr>
        <w:t xml:space="preserve"> o fabricante deve ter certeza durante a produção de que ele consome o mínimo de material necessário, caso contrário a cadeira será muito cara.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tal cadeira não deve ser um corpo pleno.</w:t>
      </w:r>
    </w:p>
    <w:p w14:paraId="616C0EF9" w14:textId="77777777" w:rsidR="00955F77" w:rsidRDefault="00955F77" w:rsidP="00955F77">
      <w:pPr>
        <w:pStyle w:val="Listenabsatz"/>
        <w:ind w:left="567"/>
        <w:rPr>
          <w:rFonts w:ascii="Comic Sans MS" w:hAnsi="Comic Sans MS" w:cstheme="minorBidi"/>
        </w:rPr>
      </w:pPr>
    </w:p>
    <w:p w14:paraId="1579D6C0" w14:textId="4F372CA0" w:rsidR="00EB27A5" w:rsidRDefault="00EB27A5" w:rsidP="00955F77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Há certamente muitas outras desvantagens.</w:t>
      </w:r>
    </w:p>
    <w:p w14:paraId="12B7CDAF" w14:textId="77777777" w:rsidR="00DB6952" w:rsidRPr="00EB27A5" w:rsidRDefault="00DB6952" w:rsidP="00955F77">
      <w:pPr>
        <w:pStyle w:val="Listenabsatz"/>
        <w:ind w:left="0"/>
        <w:rPr>
          <w:rFonts w:ascii="Comic Sans MS" w:hAnsi="Comic Sans MS" w:cstheme="minorBidi"/>
        </w:rPr>
      </w:pPr>
    </w:p>
    <w:p w14:paraId="44C4FF57" w14:textId="29BB75CC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15E0A6D3" w14:textId="4C0E92AF" w:rsidR="0029280F" w:rsidRPr="00111AE9" w:rsidRDefault="00AA4F45" w:rsidP="00111AE9">
      <w:pPr>
        <w:pStyle w:val="Listenabsatz"/>
        <w:numPr>
          <w:ilvl w:val="0"/>
          <w:numId w:val="40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Vantagens da cadeira leve:</w:t>
      </w:r>
    </w:p>
    <w:p w14:paraId="5CA257D7" w14:textId="44A85144" w:rsidR="00AA4F45" w:rsidRDefault="00C6604D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Leve</w:t>
      </w:r>
    </w:p>
    <w:p w14:paraId="5692B78A" w14:textId="15EB9B45" w:rsidR="00C6604D" w:rsidRDefault="00C6604D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Pouco material (portanto barato)</w:t>
      </w:r>
    </w:p>
    <w:p w14:paraId="5796A85C" w14:textId="535595A4" w:rsidR="00992F2B" w:rsidRDefault="00992F2B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 entanto, estável</w:t>
      </w:r>
    </w:p>
    <w:p w14:paraId="7EFACB07" w14:textId="2829E4A3" w:rsidR="00D936A8" w:rsidRDefault="003A2BB2" w:rsidP="00111AE9">
      <w:pPr>
        <w:pStyle w:val="Listenabsatz"/>
        <w:numPr>
          <w:ilvl w:val="0"/>
          <w:numId w:val="38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Funções:</w:t>
      </w:r>
    </w:p>
    <w:p w14:paraId="155A9C48" w14:textId="2C59C439" w:rsidR="00992F2B" w:rsidRDefault="00992F2B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Útil: você tem que ser capaz de se sentar nela</w:t>
      </w:r>
    </w:p>
    <w:p w14:paraId="0AC98824" w14:textId="3251772E" w:rsidR="00D936A8" w:rsidRDefault="00D936A8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Barata: você tem que ser capaz de pagar</w:t>
      </w:r>
    </w:p>
    <w:p w14:paraId="7A55E923" w14:textId="346C6646" w:rsidR="001262EF" w:rsidRDefault="001262EF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Prática: você pode movê-la facilmente</w:t>
      </w:r>
    </w:p>
    <w:p w14:paraId="74A3828F" w14:textId="77777777" w:rsidR="00992F2B" w:rsidRPr="00992F2B" w:rsidRDefault="00992F2B" w:rsidP="00992F2B">
      <w:pPr>
        <w:pStyle w:val="Listenabsatz"/>
        <w:rPr>
          <w:rFonts w:ascii="Comic Sans MS" w:hAnsi="Comic Sans MS" w:cstheme="minorBidi"/>
        </w:rPr>
      </w:pPr>
    </w:p>
    <w:p w14:paraId="1D3DAD8C" w14:textId="01582E2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78E39828" w14:textId="4E7AE307" w:rsidR="00B3299E" w:rsidRPr="00432CA5" w:rsidRDefault="00A71EE7" w:rsidP="00657F9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Ainda se pode omitir os suportes estáticos para economizar material.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então você tem que testar se a estabilidade continua presente.</w:t>
      </w:r>
    </w:p>
    <w:sectPr w:rsidR="00B3299E" w:rsidRPr="00432CA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4F766" w14:textId="77777777" w:rsidR="00381739" w:rsidRDefault="00381739">
      <w:r>
        <w:separator/>
      </w:r>
    </w:p>
  </w:endnote>
  <w:endnote w:type="continuationSeparator" w:id="0">
    <w:p w14:paraId="5BC136DF" w14:textId="77777777" w:rsidR="00381739" w:rsidRDefault="0038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3B95" w14:textId="77777777" w:rsidR="00381739" w:rsidRDefault="00381739">
      <w:r>
        <w:separator/>
      </w:r>
    </w:p>
  </w:footnote>
  <w:footnote w:type="continuationSeparator" w:id="0">
    <w:p w14:paraId="7A6E89A5" w14:textId="77777777" w:rsidR="00381739" w:rsidRDefault="0038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33C7D"/>
    <w:multiLevelType w:val="hybridMultilevel"/>
    <w:tmpl w:val="54FA65F2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AF2C24"/>
    <w:multiLevelType w:val="hybridMultilevel"/>
    <w:tmpl w:val="0936CAD4"/>
    <w:lvl w:ilvl="0" w:tplc="03681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F6C32"/>
    <w:multiLevelType w:val="hybridMultilevel"/>
    <w:tmpl w:val="6100CDF6"/>
    <w:lvl w:ilvl="0" w:tplc="8E1665B6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7"/>
  </w:num>
  <w:num w:numId="13" w16cid:durableId="1971354579">
    <w:abstractNumId w:val="12"/>
  </w:num>
  <w:num w:numId="14" w16cid:durableId="402341760">
    <w:abstractNumId w:val="31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30"/>
  </w:num>
  <w:num w:numId="20" w16cid:durableId="1976446320">
    <w:abstractNumId w:val="26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9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116365640">
    <w:abstractNumId w:val="25"/>
  </w:num>
  <w:num w:numId="39" w16cid:durableId="1183324636">
    <w:abstractNumId w:val="28"/>
  </w:num>
  <w:num w:numId="40" w16cid:durableId="50078250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316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1AE9"/>
    <w:rsid w:val="00115F2E"/>
    <w:rsid w:val="0012561E"/>
    <w:rsid w:val="001262EF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0FDC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1739"/>
    <w:rsid w:val="0038220E"/>
    <w:rsid w:val="00383231"/>
    <w:rsid w:val="00383D6D"/>
    <w:rsid w:val="00384F22"/>
    <w:rsid w:val="003859EA"/>
    <w:rsid w:val="00385F80"/>
    <w:rsid w:val="00385FA3"/>
    <w:rsid w:val="003937D3"/>
    <w:rsid w:val="003A2BB2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2CA5"/>
    <w:rsid w:val="00433E60"/>
    <w:rsid w:val="00434525"/>
    <w:rsid w:val="00435EA1"/>
    <w:rsid w:val="0043644A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3244"/>
    <w:rsid w:val="004F6D89"/>
    <w:rsid w:val="004F7A0B"/>
    <w:rsid w:val="00503BD5"/>
    <w:rsid w:val="00514710"/>
    <w:rsid w:val="0053689F"/>
    <w:rsid w:val="005420BE"/>
    <w:rsid w:val="00542561"/>
    <w:rsid w:val="00543BE7"/>
    <w:rsid w:val="00543C89"/>
    <w:rsid w:val="00557FDA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7F9E"/>
    <w:rsid w:val="00660839"/>
    <w:rsid w:val="006618BE"/>
    <w:rsid w:val="006649E7"/>
    <w:rsid w:val="006705D1"/>
    <w:rsid w:val="006735F3"/>
    <w:rsid w:val="00675AEF"/>
    <w:rsid w:val="00694B51"/>
    <w:rsid w:val="006A1C27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0D02"/>
    <w:rsid w:val="00952B09"/>
    <w:rsid w:val="00955F77"/>
    <w:rsid w:val="00965E72"/>
    <w:rsid w:val="00981433"/>
    <w:rsid w:val="00981AA1"/>
    <w:rsid w:val="00981D89"/>
    <w:rsid w:val="0098265E"/>
    <w:rsid w:val="00987731"/>
    <w:rsid w:val="00992F2B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319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1EE7"/>
    <w:rsid w:val="00A77C0C"/>
    <w:rsid w:val="00A8531E"/>
    <w:rsid w:val="00A865E8"/>
    <w:rsid w:val="00A86796"/>
    <w:rsid w:val="00A90946"/>
    <w:rsid w:val="00A946BF"/>
    <w:rsid w:val="00AA1A82"/>
    <w:rsid w:val="00AA3870"/>
    <w:rsid w:val="00AA4F45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299E"/>
    <w:rsid w:val="00B344E0"/>
    <w:rsid w:val="00B3559F"/>
    <w:rsid w:val="00B430DC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04D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36A8"/>
    <w:rsid w:val="00D94C19"/>
    <w:rsid w:val="00DA0436"/>
    <w:rsid w:val="00DA5B0E"/>
    <w:rsid w:val="00DB1666"/>
    <w:rsid w:val="00DB19D8"/>
    <w:rsid w:val="00DB59E1"/>
    <w:rsid w:val="00DB6952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7A5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165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9FA59D3E-2A72-4D54-B460-1D3CD0F4A264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188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1157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Stephan Kallauch</cp:lastModifiedBy>
  <cp:revision>35</cp:revision>
  <cp:lastPrinted>2021-06-02T08:55:00Z</cp:lastPrinted>
  <dcterms:created xsi:type="dcterms:W3CDTF">2021-09-13T08:08:00Z</dcterms:created>
  <dcterms:modified xsi:type="dcterms:W3CDTF">2022-07-15T12:13:00Z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