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bookmarkStart w:id="0" w:name="_Hlk108649336"/>
      <w:bookmarkEnd w:id="0"/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D0E188C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5</w:t>
      </w:r>
    </w:p>
    <w:p w14:paraId="07833756" w14:textId="1E6503D6" w:rsidR="004B4FD0" w:rsidRPr="00EA192A" w:rsidRDefault="00F065D0" w:rsidP="000E3CC9">
      <w:pPr>
        <w:pStyle w:val="berschrift1"/>
        <w:rPr>
          <w:szCs w:val="20"/>
          <w:rFonts w:ascii="Comic Sans MS" w:hAnsi="Comic Sans MS"/>
        </w:rPr>
      </w:pPr>
      <w:r>
        <w:drawing>
          <wp:anchor distT="0" distB="0" distL="114300" distR="114300" simplePos="0" relativeHeight="251658240" behindDoc="1" locked="0" layoutInCell="1" allowOverlap="1" wp14:anchorId="54211D20" wp14:editId="43FF655D">
            <wp:simplePos x="0" y="0"/>
            <wp:positionH relativeFrom="column">
              <wp:posOffset>4385945</wp:posOffset>
            </wp:positionH>
            <wp:positionV relativeFrom="paragraph">
              <wp:posOffset>555249</wp:posOffset>
            </wp:positionV>
            <wp:extent cx="1076325" cy="718561"/>
            <wp:effectExtent l="0" t="0" r="0" b="571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50" t="24297" r="32698" b="18175"/>
                    <a:stretch/>
                  </pic:blipFill>
                  <pic:spPr bwMode="auto">
                    <a:xfrm>
                      <a:off x="0" y="0"/>
                      <a:ext cx="1077443" cy="719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</w:rPr>
        <w:t xml:space="preserve">Tower</w:t>
      </w:r>
    </w:p>
    <w:p w14:paraId="4FEE9BC2" w14:textId="757B8332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71C696C8" w14:textId="11A467DC" w:rsidR="006722E7" w:rsidRPr="00564CEB" w:rsidRDefault="0032563D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First build the tower without the thin structural struts.</w:t>
      </w:r>
      <w:r>
        <w:rPr>
          <w:rFonts w:ascii="Comic Sans MS" w:hAnsi="Comic Sans MS"/>
        </w:rPr>
        <w:t xml:space="preserve"> </w:t>
      </w:r>
    </w:p>
    <w:p w14:paraId="3B5EEC79" w14:textId="3979EF06" w:rsidR="00591ABC" w:rsidRDefault="006F5F71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This is what it should look like:</w:t>
      </w:r>
    </w:p>
    <w:p w14:paraId="15D39AD0" w14:textId="71E6EB09" w:rsidR="00326EE3" w:rsidRDefault="00326EE3" w:rsidP="006722E7">
      <w:pPr>
        <w:rPr>
          <w:rFonts w:ascii="Comic Sans MS" w:hAnsi="Comic Sans MS" w:cstheme="minorBidi"/>
        </w:rPr>
      </w:pPr>
    </w:p>
    <w:p w14:paraId="02D35306" w14:textId="7DB75527" w:rsidR="002829D6" w:rsidRDefault="00326EE3" w:rsidP="002829D6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143A732E" wp14:editId="5F92499A">
            <wp:extent cx="1104900" cy="2827244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7790" r="35343" b="6741"/>
                    <a:stretch/>
                  </pic:blipFill>
                  <pic:spPr bwMode="auto">
                    <a:xfrm>
                      <a:off x="0" y="0"/>
                      <a:ext cx="1105821" cy="2829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7697FC" w14:textId="77777777" w:rsidR="0051115C" w:rsidRPr="00D660ED" w:rsidRDefault="0051115C" w:rsidP="0051115C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6C681D34" w14:textId="41789A49" w:rsidR="00EC33ED" w:rsidRDefault="000C70EB" w:rsidP="002829D6">
      <w:pPr>
        <w:pStyle w:val="Listenabsatz"/>
        <w:numPr>
          <w:ilvl w:val="0"/>
          <w:numId w:val="41"/>
        </w:numPr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Examine the tower: is it sturdy?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Does it have a safe stance?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Why do think this is the case?</w:t>
      </w:r>
    </w:p>
    <w:p w14:paraId="51BC2B7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7D8035C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505A7FA" w14:textId="41B179E2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5063D00" w14:textId="77777777" w:rsidR="0051115C" w:rsidRDefault="0051115C" w:rsidP="008F7CD0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BC4BB20" w14:textId="77777777" w:rsidR="00384389" w:rsidRPr="002829D6" w:rsidRDefault="00384389" w:rsidP="00384389">
      <w:pPr>
        <w:pStyle w:val="Listenabsatz"/>
        <w:ind w:left="0"/>
        <w:jc w:val="left"/>
        <w:rPr>
          <w:rFonts w:ascii="Comic Sans MS" w:hAnsi="Comic Sans MS" w:cstheme="minorBidi"/>
        </w:rPr>
      </w:pPr>
    </w:p>
    <w:p w14:paraId="41E01768" w14:textId="280A36A4" w:rsidR="000D71FE" w:rsidRDefault="000C3F37" w:rsidP="002829D6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Hold the tower at the bottom using one hand and press the platform from different sides.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Examine how the legs become deformed when pressure is exerted on the platform:</w:t>
      </w:r>
    </w:p>
    <w:p w14:paraId="12327784" w14:textId="77777777" w:rsidR="001F240B" w:rsidRPr="000D71FE" w:rsidRDefault="001F240B" w:rsidP="002829D6">
      <w:pPr>
        <w:pStyle w:val="Listenabsatz"/>
        <w:ind w:left="567"/>
        <w:rPr>
          <w:rFonts w:ascii="Comic Sans MS" w:hAnsi="Comic Sans MS" w:cstheme="minorBidi"/>
        </w:rPr>
      </w:pPr>
    </w:p>
    <w:p w14:paraId="751BAD9B" w14:textId="25239C41" w:rsidR="000D71FE" w:rsidRDefault="000D71FE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Deformed in relation to each other?</w:t>
      </w:r>
    </w:p>
    <w:p w14:paraId="752B0831" w14:textId="7958F65D" w:rsidR="00C230C5" w:rsidRPr="00C230C5" w:rsidRDefault="002829D6" w:rsidP="002829D6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5B7277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69BEED6" w14:textId="108762E3" w:rsidR="00152B4A" w:rsidRDefault="00152B4A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top to bottom?</w:t>
      </w:r>
    </w:p>
    <w:p w14:paraId="1E72B8FC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22F5578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70892CF" w14:textId="0D55ADA5" w:rsidR="00C230C5" w:rsidRDefault="00C230C5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To the front and back?</w:t>
      </w:r>
    </w:p>
    <w:p w14:paraId="5CEE9FBA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972992E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6131BAE" w14:textId="155D3073" w:rsidR="00C230C5" w:rsidRDefault="00C230C5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Do they rotate about their longitudinal axis?</w:t>
      </w:r>
    </w:p>
    <w:p w14:paraId="1F9EFF84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BD2D1E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A252A6B" w14:textId="56952D2D" w:rsidR="00A36690" w:rsidRDefault="00A3669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42E02330" w14:textId="5EF6EE5B" w:rsidR="00591ABC" w:rsidRDefault="00152B4A" w:rsidP="00DB7183">
      <w:pPr>
        <w:pStyle w:val="Listenabsatz"/>
        <w:numPr>
          <w:ilvl w:val="0"/>
          <w:numId w:val="41"/>
        </w:numPr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Fit the horizontal struts:</w:t>
      </w:r>
    </w:p>
    <w:p w14:paraId="42230149" w14:textId="57F81310" w:rsidR="008C158C" w:rsidRDefault="008C158C" w:rsidP="003B3399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734F6B37" wp14:editId="7CBA48A0">
            <wp:extent cx="1652247" cy="2886075"/>
            <wp:effectExtent l="0" t="0" r="571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2168" r="36996"/>
                    <a:stretch/>
                  </pic:blipFill>
                  <pic:spPr bwMode="auto">
                    <a:xfrm>
                      <a:off x="0" y="0"/>
                      <a:ext cx="1664762" cy="2907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3BEACC" w14:textId="2B960570" w:rsidR="008C158C" w:rsidRDefault="00FB756A" w:rsidP="00DB7183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Examine again how the legs become deformed:</w:t>
      </w:r>
    </w:p>
    <w:p w14:paraId="07AB4BB6" w14:textId="77777777" w:rsidR="008C158C" w:rsidRPr="00C230C5" w:rsidRDefault="008C158C" w:rsidP="00DB7183">
      <w:pPr>
        <w:pStyle w:val="Listenabsatz"/>
        <w:ind w:left="567"/>
        <w:rPr>
          <w:rFonts w:ascii="Comic Sans MS" w:hAnsi="Comic Sans MS" w:cstheme="minorBidi"/>
        </w:rPr>
      </w:pPr>
    </w:p>
    <w:p w14:paraId="111F6DEF" w14:textId="0724B149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Deformed in relation to each other?</w:t>
      </w:r>
    </w:p>
    <w:p w14:paraId="27D4262A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0C8E011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74226F9" w14:textId="4F185339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top to bottom?</w:t>
      </w:r>
    </w:p>
    <w:p w14:paraId="0548B89B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1DED046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1185274" w14:textId="3A00055F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To the front and back?</w:t>
      </w:r>
    </w:p>
    <w:p w14:paraId="6BE8EF95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23C2562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235ED0C" w14:textId="0530351B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Do they rotate about their longitudinal axis?</w:t>
      </w:r>
    </w:p>
    <w:p w14:paraId="3872FCF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E604E54" w14:textId="75C8A754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DC83D73" w14:textId="5602C924" w:rsidR="00A36690" w:rsidRDefault="00A36690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</w:p>
    <w:p w14:paraId="43EB5DB1" w14:textId="77777777" w:rsidR="00967982" w:rsidRPr="00C230C5" w:rsidRDefault="00967982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</w:p>
    <w:p w14:paraId="57ADBCC9" w14:textId="77777777" w:rsidR="00EC33ED" w:rsidRDefault="00694E35" w:rsidP="00DB7183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fit the diagonal struts</w:t>
      </w:r>
    </w:p>
    <w:p w14:paraId="6300369C" w14:textId="4709A28C" w:rsidR="008C158C" w:rsidRPr="00694E35" w:rsidRDefault="00952A61" w:rsidP="003B3399">
      <w:pPr>
        <w:pStyle w:val="Listenabsatz"/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6C4954BC" wp14:editId="4D464499">
            <wp:extent cx="1440084" cy="3076575"/>
            <wp:effectExtent l="0" t="0" r="825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2002" t="357" r="36336" b="-357"/>
                    <a:stretch/>
                  </pic:blipFill>
                  <pic:spPr bwMode="auto">
                    <a:xfrm>
                      <a:off x="0" y="0"/>
                      <a:ext cx="1447766" cy="3092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46022" w14:textId="77777777" w:rsidR="00A36690" w:rsidRDefault="00A36690" w:rsidP="00DB7183">
      <w:pPr>
        <w:pStyle w:val="Listenabsatz"/>
        <w:ind w:left="567"/>
        <w:rPr>
          <w:rFonts w:ascii="Comic Sans MS" w:hAnsi="Comic Sans MS" w:cstheme="minorBidi"/>
        </w:rPr>
      </w:pPr>
    </w:p>
    <w:p w14:paraId="2FBFF438" w14:textId="1BC28491" w:rsidR="00694E35" w:rsidRDefault="00694E35" w:rsidP="00DB7183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Examine again how the legs become deformed:</w:t>
      </w:r>
    </w:p>
    <w:p w14:paraId="7208D67E" w14:textId="77777777" w:rsidR="00694E35" w:rsidRPr="00C230C5" w:rsidRDefault="00694E35" w:rsidP="00DB7183">
      <w:pPr>
        <w:pStyle w:val="Listenabsatz"/>
        <w:ind w:left="567"/>
        <w:rPr>
          <w:rFonts w:ascii="Comic Sans MS" w:hAnsi="Comic Sans MS" w:cstheme="minorBidi"/>
        </w:rPr>
      </w:pPr>
    </w:p>
    <w:p w14:paraId="58198AEB" w14:textId="28D02300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Deformed in relation to each other?</w:t>
      </w:r>
    </w:p>
    <w:p w14:paraId="5831DCDB" w14:textId="77777777" w:rsidR="00DB7183" w:rsidRPr="00DB7183" w:rsidRDefault="00DB7183" w:rsidP="00DB718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28A1B9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F503EA1" w14:textId="6B2BFACD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top to bottom?</w:t>
      </w:r>
    </w:p>
    <w:p w14:paraId="03D122EF" w14:textId="0935CD85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D9D2D24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97EE57B" w14:textId="4CAF692E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To the front and back?</w:t>
      </w:r>
    </w:p>
    <w:p w14:paraId="500AD343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A5796A5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4366211" w14:textId="17890E4B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Do they rotate about their longitudinal axis?</w:t>
      </w:r>
    </w:p>
    <w:p w14:paraId="07027327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BB91342" w14:textId="715F20C4" w:rsidR="00DB7183" w:rsidRP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sectPr w:rsidR="00DB7183" w:rsidRPr="00DB718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C821" w14:textId="77777777" w:rsidR="00852747" w:rsidRDefault="00852747">
      <w:r>
        <w:separator/>
      </w:r>
    </w:p>
  </w:endnote>
  <w:endnote w:type="continuationSeparator" w:id="0">
    <w:p w14:paraId="0F4B1F72" w14:textId="77777777" w:rsidR="00852747" w:rsidRDefault="0085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F9D11" w14:textId="77777777" w:rsidR="00852747" w:rsidRDefault="00852747">
      <w:r>
        <w:separator/>
      </w:r>
    </w:p>
  </w:footnote>
  <w:footnote w:type="continuationSeparator" w:id="0">
    <w:p w14:paraId="70E85AC3" w14:textId="77777777" w:rsidR="00852747" w:rsidRDefault="00852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Class Set Statics </w:t>
    </w:r>
    <w:bookmarkEnd w:id="1"/>
    <w:r>
      <w:t xml:space="preserve">– Primary level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06F62D3"/>
    <w:multiLevelType w:val="hybridMultilevel"/>
    <w:tmpl w:val="FFE6D53E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C67C94"/>
    <w:multiLevelType w:val="hybridMultilevel"/>
    <w:tmpl w:val="FFE6D5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E29A2"/>
    <w:multiLevelType w:val="hybridMultilevel"/>
    <w:tmpl w:val="127A2876"/>
    <w:lvl w:ilvl="0" w:tplc="C9BA648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93079C6"/>
    <w:multiLevelType w:val="hybridMultilevel"/>
    <w:tmpl w:val="C5F4AA16"/>
    <w:lvl w:ilvl="0" w:tplc="36F6D1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2F9"/>
    <w:multiLevelType w:val="hybridMultilevel"/>
    <w:tmpl w:val="C3E60AD6"/>
    <w:lvl w:ilvl="0" w:tplc="9E9C4C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786157"/>
    <w:multiLevelType w:val="hybridMultilevel"/>
    <w:tmpl w:val="FFE6D5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AE00E7"/>
    <w:multiLevelType w:val="hybridMultilevel"/>
    <w:tmpl w:val="EF1EF044"/>
    <w:lvl w:ilvl="0" w:tplc="8E4214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0"/>
  </w:num>
  <w:num w:numId="40" w16cid:durableId="1174419628">
    <w:abstractNumId w:val="34"/>
  </w:num>
  <w:num w:numId="41" w16cid:durableId="1832403755">
    <w:abstractNumId w:val="11"/>
  </w:num>
  <w:num w:numId="42" w16cid:durableId="159198465">
    <w:abstractNumId w:val="22"/>
  </w:num>
  <w:num w:numId="43" w16cid:durableId="89812556">
    <w:abstractNumId w:val="33"/>
  </w:num>
  <w:num w:numId="44" w16cid:durableId="514618005">
    <w:abstractNumId w:val="28"/>
  </w:num>
  <w:num w:numId="45" w16cid:durableId="560139913">
    <w:abstractNumId w:val="37"/>
  </w:num>
  <w:num w:numId="46" w16cid:durableId="999038960">
    <w:abstractNumId w:val="23"/>
  </w:num>
  <w:num w:numId="47" w16cid:durableId="479418192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0EED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25A7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A71FF"/>
    <w:rsid w:val="000B0025"/>
    <w:rsid w:val="000C0C66"/>
    <w:rsid w:val="000C3F37"/>
    <w:rsid w:val="000C594D"/>
    <w:rsid w:val="000C70EB"/>
    <w:rsid w:val="000D0BC4"/>
    <w:rsid w:val="000D3717"/>
    <w:rsid w:val="000D71FE"/>
    <w:rsid w:val="000D7297"/>
    <w:rsid w:val="000E3792"/>
    <w:rsid w:val="000E3B8A"/>
    <w:rsid w:val="000E3CC9"/>
    <w:rsid w:val="000E4466"/>
    <w:rsid w:val="000F05B0"/>
    <w:rsid w:val="000F0F21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B4A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240B"/>
    <w:rsid w:val="001F328C"/>
    <w:rsid w:val="001F4F66"/>
    <w:rsid w:val="001F769C"/>
    <w:rsid w:val="00201122"/>
    <w:rsid w:val="00204678"/>
    <w:rsid w:val="002046AD"/>
    <w:rsid w:val="00205E7E"/>
    <w:rsid w:val="00217A7E"/>
    <w:rsid w:val="0022225D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29D6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43DE"/>
    <w:rsid w:val="0032563D"/>
    <w:rsid w:val="00326EE3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389"/>
    <w:rsid w:val="00384F22"/>
    <w:rsid w:val="003859EA"/>
    <w:rsid w:val="00385F80"/>
    <w:rsid w:val="00385FA3"/>
    <w:rsid w:val="003937D3"/>
    <w:rsid w:val="00394E5B"/>
    <w:rsid w:val="003A705F"/>
    <w:rsid w:val="003B0332"/>
    <w:rsid w:val="003B3399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3354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00EC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115C"/>
    <w:rsid w:val="00514710"/>
    <w:rsid w:val="0053642A"/>
    <w:rsid w:val="0053689F"/>
    <w:rsid w:val="005420BE"/>
    <w:rsid w:val="00543BE7"/>
    <w:rsid w:val="00543C89"/>
    <w:rsid w:val="00553C78"/>
    <w:rsid w:val="00564CEB"/>
    <w:rsid w:val="00566945"/>
    <w:rsid w:val="00573ACB"/>
    <w:rsid w:val="00576668"/>
    <w:rsid w:val="005771A4"/>
    <w:rsid w:val="00586044"/>
    <w:rsid w:val="00591572"/>
    <w:rsid w:val="00591ABC"/>
    <w:rsid w:val="005940DF"/>
    <w:rsid w:val="00595245"/>
    <w:rsid w:val="005953A3"/>
    <w:rsid w:val="005A056E"/>
    <w:rsid w:val="005A1124"/>
    <w:rsid w:val="005A21FA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0EEA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94E35"/>
    <w:rsid w:val="006A32D0"/>
    <w:rsid w:val="006A42A6"/>
    <w:rsid w:val="006B181A"/>
    <w:rsid w:val="006B5425"/>
    <w:rsid w:val="006C14DA"/>
    <w:rsid w:val="006C41F8"/>
    <w:rsid w:val="006D1A92"/>
    <w:rsid w:val="006E3468"/>
    <w:rsid w:val="006E5040"/>
    <w:rsid w:val="006E5EA8"/>
    <w:rsid w:val="006E72F4"/>
    <w:rsid w:val="006F1403"/>
    <w:rsid w:val="006F1E9C"/>
    <w:rsid w:val="006F2726"/>
    <w:rsid w:val="006F5F71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120A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1CB4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0ABA"/>
    <w:rsid w:val="008333A8"/>
    <w:rsid w:val="0083512A"/>
    <w:rsid w:val="00835C38"/>
    <w:rsid w:val="00837131"/>
    <w:rsid w:val="00842A30"/>
    <w:rsid w:val="008436C3"/>
    <w:rsid w:val="0084523A"/>
    <w:rsid w:val="00845D86"/>
    <w:rsid w:val="00845F6A"/>
    <w:rsid w:val="00851230"/>
    <w:rsid w:val="00852747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737"/>
    <w:rsid w:val="00885273"/>
    <w:rsid w:val="008908EB"/>
    <w:rsid w:val="00893D00"/>
    <w:rsid w:val="008951A4"/>
    <w:rsid w:val="008963B8"/>
    <w:rsid w:val="008A620F"/>
    <w:rsid w:val="008B0B31"/>
    <w:rsid w:val="008B4844"/>
    <w:rsid w:val="008B4946"/>
    <w:rsid w:val="008B63FA"/>
    <w:rsid w:val="008C158C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7CD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A61"/>
    <w:rsid w:val="00952B09"/>
    <w:rsid w:val="00965E72"/>
    <w:rsid w:val="0096798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3E75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3AEF"/>
    <w:rsid w:val="00A15743"/>
    <w:rsid w:val="00A15C07"/>
    <w:rsid w:val="00A20AF5"/>
    <w:rsid w:val="00A23A00"/>
    <w:rsid w:val="00A23D81"/>
    <w:rsid w:val="00A25085"/>
    <w:rsid w:val="00A304DD"/>
    <w:rsid w:val="00A33BF2"/>
    <w:rsid w:val="00A36690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2DCD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2949"/>
    <w:rsid w:val="00B93F9E"/>
    <w:rsid w:val="00B95008"/>
    <w:rsid w:val="00BB0419"/>
    <w:rsid w:val="00BB2352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4E9"/>
    <w:rsid w:val="00BF665D"/>
    <w:rsid w:val="00BF6743"/>
    <w:rsid w:val="00C0157E"/>
    <w:rsid w:val="00C03833"/>
    <w:rsid w:val="00C03CEB"/>
    <w:rsid w:val="00C112FA"/>
    <w:rsid w:val="00C11663"/>
    <w:rsid w:val="00C152B6"/>
    <w:rsid w:val="00C17812"/>
    <w:rsid w:val="00C17CA0"/>
    <w:rsid w:val="00C230C5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4FF2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56635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B7183"/>
    <w:rsid w:val="00DC3619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56FB5"/>
    <w:rsid w:val="00E72F37"/>
    <w:rsid w:val="00E7622D"/>
    <w:rsid w:val="00E765A4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C33ED"/>
    <w:rsid w:val="00EE0456"/>
    <w:rsid w:val="00EE193C"/>
    <w:rsid w:val="00EE586D"/>
    <w:rsid w:val="00EE5CB5"/>
    <w:rsid w:val="00EF323F"/>
    <w:rsid w:val="00EF6673"/>
    <w:rsid w:val="00EF7D3D"/>
    <w:rsid w:val="00F065D0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4ACF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56A"/>
    <w:rsid w:val="00FB7830"/>
    <w:rsid w:val="00FC135F"/>
    <w:rsid w:val="00FC2057"/>
    <w:rsid w:val="00FE6C40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49F40-D57A-4E93-AFA9-8A54568D473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177</Words>
  <Characters>2285</Characters>
  <Application>Microsoft Office Word</Application>
  <DocSecurity>0</DocSecurity>
  <Lines>19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2458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63</cp:revision>
  <cp:lastPrinted>2021-08-19T17:10:00Z</cp:lastPrinted>
  <dcterms:created xsi:type="dcterms:W3CDTF">2021-09-13T08:00:00Z</dcterms:created>
  <dcterms:modified xsi:type="dcterms:W3CDTF">2022-07-15T13:07:00Z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