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5EC76BE1" w:rsidR="00DD537C" w:rsidRPr="009F143F" w:rsidRDefault="00856971" w:rsidP="009F143F">
      <w:pPr>
        <w:pStyle w:val="berschrift1"/>
      </w:pPr>
      <w:r>
        <w:t xml:space="preserve">Model 7</w:t>
      </w:r>
    </w:p>
    <w:p w14:paraId="07833756" w14:textId="6BC01C73" w:rsidR="004B4FD0" w:rsidRDefault="00571649" w:rsidP="009F143F">
      <w:pPr>
        <w:pStyle w:val="berschrift1"/>
      </w:pPr>
      <w:r>
        <w:t xml:space="preserve">Truss building</w:t>
      </w:r>
    </w:p>
    <w:p w14:paraId="62FC222B" w14:textId="1FE96A5D" w:rsidR="003D3528" w:rsidRPr="00D668DD" w:rsidRDefault="004D0C30" w:rsidP="00AA0B2B">
      <w:pPr>
        <w:pStyle w:val="Autor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There are buildings which are built of walls made of stone or concrete, they are made of steel – e.g. large factory halls or small metal garden huts.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They often have a simple structure, which makes the building sturdy, and just thin metal walls, which hardly play any role in the stability of the building.</w:t>
      </w:r>
    </w:p>
    <w:p w14:paraId="1603E980" w14:textId="075E36BE" w:rsidR="00720ADF" w:rsidRPr="00D668DD" w:rsidRDefault="00720ADF" w:rsidP="00720ADF">
      <w:pPr>
        <w:pStyle w:val="Abstract"/>
        <w:rPr>
          <w:i w:val="0"/>
          <w:iCs/>
          <w:rFonts w:ascii="Comic Sans MS" w:hAnsi="Comic Sans MS"/>
        </w:rPr>
      </w:pPr>
      <w:r>
        <w:rPr>
          <w:i w:val="0"/>
          <w:rFonts w:ascii="Comic Sans MS" w:hAnsi="Comic Sans MS"/>
        </w:rPr>
        <w:t xml:space="preserve">The structure which makes a building sturdy is also known as the structural frame.</w:t>
      </w:r>
      <w:r>
        <w:rPr>
          <w:i w:val="0"/>
          <w:rFonts w:ascii="Comic Sans MS" w:hAnsi="Comic Sans MS"/>
        </w:rPr>
        <w:t xml:space="preserve"> </w:t>
      </w:r>
      <w:r>
        <w:rPr>
          <w:i w:val="0"/>
          <w:rFonts w:ascii="Comic Sans MS" w:hAnsi="Comic Sans MS"/>
        </w:rPr>
        <w:t xml:space="preserve">It is often made of members, the ends of which are linked to other members by joints, so that they form a cage: this is then called a “three-dimensional truss”.</w:t>
      </w:r>
      <w:r>
        <w:rPr>
          <w:i w:val="0"/>
          <w:rFonts w:ascii="Comic Sans MS" w:hAnsi="Comic Sans MS"/>
        </w:rPr>
        <w:t xml:space="preserve"> </w:t>
      </w:r>
      <w:r>
        <w:rPr>
          <w:i w:val="0"/>
          <w:rFonts w:ascii="Comic Sans MS" w:hAnsi="Comic Sans MS"/>
        </w:rPr>
        <w:t xml:space="preserve">Buildings are often made up of “planar trusses” - the “House of Santa Claus” task is one such planar truss.</w:t>
      </w:r>
      <w:r>
        <w:rPr>
          <w:i w:val="0"/>
          <w:rFonts w:ascii="Comic Sans MS" w:hAnsi="Comic Sans MS"/>
        </w:rPr>
        <w:t xml:space="preserve"> </w:t>
      </w:r>
      <w:r>
        <w:rPr>
          <w:i w:val="0"/>
          <w:rFonts w:ascii="Comic Sans MS" w:hAnsi="Comic Sans MS"/>
        </w:rPr>
        <w:t xml:space="preserve">In an ideal truss, the members only transfer tensile and compressive forces, which is very easy for engineers to calculate - and is why they like constructing buildings with a truss as the structural frame.</w:t>
      </w:r>
    </w:p>
    <w:p w14:paraId="4FEE9BC2" w14:textId="77777777" w:rsidR="007A7500" w:rsidRPr="00D660ED" w:rsidRDefault="00AE70E5" w:rsidP="009F143F">
      <w:pPr>
        <w:pStyle w:val="berschrift2"/>
      </w:pPr>
      <w:r>
        <w:t xml:space="preserve">Construction task</w:t>
      </w:r>
    </w:p>
    <w:p w14:paraId="71C696C8" w14:textId="1BDE662D" w:rsidR="006722E7" w:rsidRDefault="00564CEB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Construct the building according to the building instructions</w:t>
      </w:r>
    </w:p>
    <w:p w14:paraId="3E028A77" w14:textId="0286C0F7" w:rsidR="004D7E80" w:rsidRDefault="004D7E80" w:rsidP="004D7E80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06A56D05" wp14:editId="13540F85">
            <wp:extent cx="2219325" cy="2324100"/>
            <wp:effectExtent l="0" t="0" r="9525" b="0"/>
            <wp:docPr id="10" name="Grafik 10" descr="Ein Bild, das Transport, Kra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ransport, Kran enthält.&#10;&#10;Automatisch generierte Beschreibung"/>
                    <pic:cNvPicPr/>
                  </pic:nvPicPr>
                  <pic:blipFill rotWithShape="1">
                    <a:blip r:embed="rId10"/>
                    <a:srcRect l="31584" t="8897" r="29886" b="4270"/>
                    <a:stretch/>
                  </pic:blipFill>
                  <pic:spPr bwMode="auto">
                    <a:xfrm>
                      <a:off x="0" y="0"/>
                      <a:ext cx="2219325" cy="2324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A62C71" w14:textId="77777777" w:rsidR="00564CEB" w:rsidRPr="00EA192A" w:rsidRDefault="00564CEB" w:rsidP="006722E7">
      <w:pPr>
        <w:rPr>
          <w:rFonts w:ascii="Comic Sans MS" w:hAnsi="Comic Sans MS" w:cstheme="minorBidi"/>
        </w:rPr>
      </w:pPr>
    </w:p>
    <w:p w14:paraId="3192D38C" w14:textId="76621286" w:rsidR="00EA192A" w:rsidRPr="00D660ED" w:rsidRDefault="00EA192A" w:rsidP="009F143F">
      <w:pPr>
        <w:pStyle w:val="berschrift2"/>
      </w:pPr>
      <w:r>
        <w:t xml:space="preserve">Topic task</w:t>
      </w:r>
    </w:p>
    <w:p w14:paraId="1422834B" w14:textId="548A37BD" w:rsidR="00EA192A" w:rsidRDefault="00144513" w:rsidP="00AA0B2B">
      <w:pPr>
        <w:pStyle w:val="Listenabsatz"/>
        <w:numPr>
          <w:ilvl w:val="0"/>
          <w:numId w:val="41"/>
        </w:numPr>
        <w:ind w:left="567" w:hanging="56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Take a close look at the model of the truss building and consider which components at the front and back have a joint as support.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In our example, we call these “structural struts”.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Count them on the picture and give each a number.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How many structural struts does our building have?</w:t>
      </w:r>
    </w:p>
    <w:p w14:paraId="558921F4" w14:textId="77777777" w:rsidR="00AA0B2B" w:rsidRPr="00767CA2" w:rsidRDefault="00AA0B2B" w:rsidP="00AA0B2B">
      <w:pPr>
        <w:pStyle w:val="Listenabsatz"/>
        <w:ind w:left="567"/>
        <w:contextualSpacing w:val="0"/>
        <w:rPr>
          <w:rFonts w:ascii="Comic Sans MS" w:hAnsi="Comic Sans MS" w:cstheme="minorBidi"/>
        </w:rPr>
      </w:pPr>
    </w:p>
    <w:p w14:paraId="0D4FC6F6" w14:textId="5C88F080" w:rsidR="009E55EA" w:rsidRDefault="00AA0B2B" w:rsidP="00AA0B2B">
      <w:pPr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There are ____ structural struts in the building</w:t>
      </w:r>
    </w:p>
    <w:p w14:paraId="55BA066A" w14:textId="77777777" w:rsidR="00AA0B2B" w:rsidRDefault="00AA0B2B" w:rsidP="00AA0B2B">
      <w:pPr>
        <w:ind w:left="567"/>
        <w:rPr>
          <w:rFonts w:ascii="Comic Sans MS" w:hAnsi="Comic Sans MS" w:cstheme="minorBidi"/>
        </w:rPr>
      </w:pPr>
    </w:p>
    <w:p w14:paraId="6AB8F583" w14:textId="41808D84" w:rsidR="00AE350F" w:rsidRPr="00767CA2" w:rsidRDefault="009E55EA" w:rsidP="00AA0B2B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There are two more large components in our building, which are made of several fischertechnik parts: the </w:t>
      </w:r>
      <w:r>
        <w:rPr>
          <w:b/>
          <w:rFonts w:ascii="Comic Sans MS" w:hAnsi="Comic Sans MS"/>
        </w:rPr>
        <w:t xml:space="preserve">bay rails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</w:p>
    <w:p w14:paraId="7121D61F" w14:textId="1973B638" w:rsidR="00AE350F" w:rsidRDefault="00F46061" w:rsidP="00F46061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07223825" wp14:editId="15A38A82">
            <wp:extent cx="1438275" cy="1657350"/>
            <wp:effectExtent l="0" t="0" r="952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1584" t="17508" r="43446" b="20320"/>
                    <a:stretch/>
                  </pic:blipFill>
                  <pic:spPr bwMode="auto">
                    <a:xfrm>
                      <a:off x="0" y="0"/>
                      <a:ext cx="1438275" cy="165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D7DC37" w14:textId="129F8C57" w:rsidR="009E55EA" w:rsidRDefault="00936FBF" w:rsidP="00AA0B2B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Can you find them?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They give the building its shape and are held in position by the structural struts.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How many can you find in the model?</w:t>
      </w:r>
    </w:p>
    <w:p w14:paraId="6BC4BE16" w14:textId="4327D218" w:rsidR="00EA192A" w:rsidRDefault="00EA192A" w:rsidP="00EA192A">
      <w:pPr>
        <w:rPr>
          <w:rFonts w:ascii="Comic Sans MS" w:hAnsi="Comic Sans MS" w:cstheme="minorBidi"/>
        </w:rPr>
      </w:pPr>
    </w:p>
    <w:p w14:paraId="49EE8BFF" w14:textId="3F43182C" w:rsidR="00AA0B2B" w:rsidRDefault="00AA0B2B" w:rsidP="00AA0B2B">
      <w:pPr>
        <w:pStyle w:val="Listenabsatz"/>
        <w:ind w:left="567"/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There are ____ bay rails.</w:t>
      </w:r>
    </w:p>
    <w:p w14:paraId="67D05850" w14:textId="1BFD8C15" w:rsidR="00AA0B2B" w:rsidRDefault="00AA0B2B" w:rsidP="00EA192A">
      <w:pPr>
        <w:rPr>
          <w:rFonts w:ascii="Comic Sans MS" w:hAnsi="Comic Sans MS" w:cstheme="minorBidi"/>
        </w:rPr>
      </w:pPr>
    </w:p>
    <w:p w14:paraId="68F3B15B" w14:textId="77777777" w:rsidR="00045E91" w:rsidRPr="00EA192A" w:rsidRDefault="00045E91" w:rsidP="00EA192A">
      <w:pPr>
        <w:rPr>
          <w:rFonts w:ascii="Comic Sans MS" w:hAnsi="Comic Sans MS" w:cstheme="minorBidi"/>
        </w:rPr>
      </w:pPr>
    </w:p>
    <w:p w14:paraId="302E3F63" w14:textId="2BB480B1" w:rsidR="007B031B" w:rsidRPr="00D660ED" w:rsidRDefault="007B031B" w:rsidP="009F143F">
      <w:pPr>
        <w:pStyle w:val="berschrift2"/>
      </w:pPr>
      <w:r>
        <w:t xml:space="preserve">Experimental tasks</w:t>
      </w:r>
    </w:p>
    <w:p w14:paraId="165766C9" w14:textId="20B3C24D" w:rsidR="00712C78" w:rsidRPr="00AA0B2B" w:rsidRDefault="00223C73" w:rsidP="00AA0B2B">
      <w:pPr>
        <w:pStyle w:val="Listenabsatz"/>
        <w:numPr>
          <w:ilvl w:val="0"/>
          <w:numId w:val="43"/>
        </w:numPr>
        <w:spacing w:after="0"/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Now we are going to do experiments where we consider the function of the individual structural struts.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Remove the bottom roof strut and then press onto the building from both sides.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Exactly where the strut was:</w:t>
      </w:r>
    </w:p>
    <w:p w14:paraId="0C65241B" w14:textId="2E85411B" w:rsidR="000B3BEA" w:rsidRDefault="009A79E9" w:rsidP="00224579">
      <w:pPr>
        <w:pStyle w:val="Listenabsatz"/>
        <w:spacing w:after="0"/>
        <w:jc w:val="center"/>
        <w:rPr>
          <w:rFonts w:ascii="Comic Sans MS" w:hAnsi="Comic Sans MS" w:cstheme="minorBidi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91F850C" wp14:editId="7E9D6D0F">
                <wp:simplePos x="0" y="0"/>
                <wp:positionH relativeFrom="column">
                  <wp:posOffset>1490345</wp:posOffset>
                </wp:positionH>
                <wp:positionV relativeFrom="paragraph">
                  <wp:posOffset>415925</wp:posOffset>
                </wp:positionV>
                <wp:extent cx="2457450" cy="847725"/>
                <wp:effectExtent l="19050" t="57150" r="19050" b="47625"/>
                <wp:wrapNone/>
                <wp:docPr id="8" name="Gruppieren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7450" cy="847725"/>
                          <a:chOff x="0" y="0"/>
                          <a:chExt cx="2457450" cy="847725"/>
                        </a:xfrm>
                      </wpg:grpSpPr>
                      <wps:wsp>
                        <wps:cNvPr id="6" name="Pfeil: nach rechts 6"/>
                        <wps:cNvSpPr/>
                        <wps:spPr>
                          <a:xfrm rot="1143563">
                            <a:off x="0" y="0"/>
                            <a:ext cx="600075" cy="247650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Pfeil: nach rechts 7"/>
                        <wps:cNvSpPr/>
                        <wps:spPr>
                          <a:xfrm rot="11823420">
                            <a:off x="1857375" y="600075"/>
                            <a:ext cx="600075" cy="247650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20BAC0" id="Gruppieren 8" o:spid="_x0000_s1026" style="position:absolute;margin-left:117.35pt;margin-top:32.75pt;width:193.5pt;height:66.75pt;z-index:251659264" coordsize="24574,8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Pfeil: nach rechts 6" o:spid="_x0000_s1027" type="#_x0000_t13" style="position:absolute;width:6000;height:2476;rotation:124907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" adj="17143" fillcolor="#5b9bd5 [3204]" strokecolor="#1f4d78 [1604]" strokeweight="1pt"/>
                <v:shape id="Pfeil: nach rechts 7" o:spid="_x0000_s1028" type="#_x0000_t13" style="position:absolute;left:18573;top:6000;width:6001;height:2477;rotation:-1067863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" adj="17143" fillcolor="#5b9bd5 [3204]" strokecolor="#1f4d78 [1604]" strokeweight="1pt"/>
              </v:group>
            </w:pict>
          </mc:Fallback>
        </mc:AlternateContent>
      </w:r>
      <w:r>
        <w:drawing>
          <wp:inline distT="0" distB="0" distL="0" distR="0" wp14:anchorId="4162D11A" wp14:editId="786DDD38">
            <wp:extent cx="2238375" cy="2665730"/>
            <wp:effectExtent l="0" t="0" r="9525" b="1270"/>
            <wp:docPr id="5" name="Grafik 5" descr="Ein Bild, das Himmel, Bogenschießen, Kran, Lini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Himmel, Bogenschießen, Kran, Linie enthält.&#10;&#10;Automatisch generierte Beschreibung"/>
                    <pic:cNvPicPr/>
                  </pic:nvPicPr>
                  <pic:blipFill rotWithShape="1">
                    <a:blip r:embed="rId12"/>
                    <a:srcRect l="32576" t="-357" r="28564" b="357"/>
                    <a:stretch/>
                  </pic:blipFill>
                  <pic:spPr bwMode="auto">
                    <a:xfrm>
                      <a:off x="0" y="0"/>
                      <a:ext cx="2238375" cy="2665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B48558" w14:textId="77777777" w:rsidR="00222E28" w:rsidRDefault="00222E28" w:rsidP="00EB3721">
      <w:pPr>
        <w:spacing w:after="0"/>
        <w:ind w:firstLine="709"/>
        <w:rPr>
          <w:rFonts w:ascii="Comic Sans MS" w:hAnsi="Comic Sans MS" w:cstheme="minorBidi"/>
        </w:rPr>
      </w:pPr>
    </w:p>
    <w:p w14:paraId="02A158F7" w14:textId="219A2B99" w:rsidR="00712C78" w:rsidRPr="00222E28" w:rsidRDefault="00F57F02" w:rsidP="00045E91">
      <w:pPr>
        <w:pStyle w:val="Listenabsatz"/>
        <w:numPr>
          <w:ilvl w:val="0"/>
          <w:numId w:val="44"/>
        </w:numPr>
        <w:spacing w:after="0" w:line="360" w:lineRule="auto"/>
        <w:ind w:left="1066" w:hanging="35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What do you observe?</w:t>
      </w:r>
    </w:p>
    <w:p w14:paraId="1145D384" w14:textId="1FDA7181" w:rsidR="00F57F02" w:rsidRDefault="00045E91" w:rsidP="00045E91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C54603B" w14:textId="77777777" w:rsidR="00045E91" w:rsidRDefault="00045E91" w:rsidP="00045E91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BFC807E" w14:textId="77777777" w:rsidR="00045E91" w:rsidRDefault="00045E91" w:rsidP="00045E91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0DA1911" w14:textId="77777777" w:rsidR="00045E91" w:rsidRDefault="00045E91" w:rsidP="00045E91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BA73037" w14:textId="4CC19512" w:rsidR="00045E91" w:rsidRDefault="00045E91" w:rsidP="00222E28">
      <w:pPr>
        <w:spacing w:after="0"/>
        <w:ind w:firstLine="709"/>
        <w:rPr>
          <w:rFonts w:ascii="Comic Sans MS" w:hAnsi="Comic Sans MS" w:cstheme="minorBidi"/>
        </w:rPr>
      </w:pPr>
    </w:p>
    <w:p w14:paraId="3980C475" w14:textId="77777777" w:rsidR="00045E91" w:rsidRDefault="00045E91" w:rsidP="00222E28">
      <w:pPr>
        <w:spacing w:after="0"/>
        <w:ind w:firstLine="709"/>
        <w:rPr>
          <w:rFonts w:ascii="Comic Sans MS" w:hAnsi="Comic Sans MS" w:cstheme="minorBidi"/>
        </w:rPr>
      </w:pPr>
    </w:p>
    <w:p w14:paraId="537D73D8" w14:textId="7A00A353" w:rsidR="00F57F02" w:rsidRDefault="00F57F02" w:rsidP="00222E28">
      <w:pPr>
        <w:pStyle w:val="Listenabsatz"/>
        <w:numPr>
          <w:ilvl w:val="0"/>
          <w:numId w:val="44"/>
        </w:numPr>
        <w:spacing w:after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Fit the strut again and test again.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Describe the difference:</w:t>
      </w:r>
    </w:p>
    <w:p w14:paraId="1C5A5813" w14:textId="77777777" w:rsidR="00045E91" w:rsidRPr="00045E91" w:rsidRDefault="00045E91" w:rsidP="00045E91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E233BBE" w14:textId="77777777" w:rsidR="00045E91" w:rsidRPr="00045E91" w:rsidRDefault="00045E91" w:rsidP="00045E91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8B7D07A" w14:textId="77777777" w:rsidR="00045E91" w:rsidRPr="00045E91" w:rsidRDefault="00045E91" w:rsidP="00045E91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EC593BE" w14:textId="77777777" w:rsidR="00045E91" w:rsidRPr="00045E91" w:rsidRDefault="00045E91" w:rsidP="00045E91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E66C719" w14:textId="07F0EC51" w:rsidR="00045E91" w:rsidRDefault="00045E91" w:rsidP="00045E91">
      <w:pPr>
        <w:spacing w:after="0"/>
        <w:rPr>
          <w:rFonts w:ascii="Comic Sans MS" w:hAnsi="Comic Sans MS" w:cstheme="minorBidi"/>
        </w:rPr>
      </w:pPr>
    </w:p>
    <w:p w14:paraId="2D992262" w14:textId="66C8E743" w:rsidR="00045E91" w:rsidRDefault="00045E91" w:rsidP="00045E91">
      <w:pPr>
        <w:spacing w:after="0"/>
        <w:rPr>
          <w:rFonts w:ascii="Comic Sans MS" w:hAnsi="Comic Sans MS" w:cstheme="minorBidi"/>
        </w:rPr>
      </w:pPr>
    </w:p>
    <w:p w14:paraId="445CD121" w14:textId="37CFA605" w:rsidR="00045E91" w:rsidRDefault="00045E91" w:rsidP="00045E91">
      <w:pPr>
        <w:spacing w:after="0"/>
        <w:rPr>
          <w:rFonts w:ascii="Comic Sans MS" w:hAnsi="Comic Sans MS" w:cstheme="minorBidi"/>
        </w:rPr>
      </w:pPr>
    </w:p>
    <w:p w14:paraId="3420EF26" w14:textId="6E835CC5" w:rsidR="00045E91" w:rsidRDefault="00045E91" w:rsidP="00045E91">
      <w:pPr>
        <w:spacing w:after="0"/>
        <w:rPr>
          <w:rFonts w:ascii="Comic Sans MS" w:hAnsi="Comic Sans MS" w:cstheme="minorBidi"/>
        </w:rPr>
      </w:pPr>
    </w:p>
    <w:p w14:paraId="408AD4D9" w14:textId="2914563C" w:rsidR="00045E91" w:rsidRDefault="00045E91" w:rsidP="00045E91">
      <w:pPr>
        <w:spacing w:after="0"/>
        <w:rPr>
          <w:rFonts w:ascii="Comic Sans MS" w:hAnsi="Comic Sans MS" w:cstheme="minorBidi"/>
        </w:rPr>
      </w:pPr>
    </w:p>
    <w:p w14:paraId="0C3D07A1" w14:textId="77777777" w:rsidR="00045E91" w:rsidRPr="00045E91" w:rsidRDefault="00045E91" w:rsidP="00045E91">
      <w:pPr>
        <w:spacing w:after="0"/>
        <w:rPr>
          <w:rFonts w:ascii="Comic Sans MS" w:hAnsi="Comic Sans MS" w:cstheme="minorBidi"/>
        </w:rPr>
      </w:pPr>
    </w:p>
    <w:p w14:paraId="111D0741" w14:textId="553B9F86" w:rsidR="00EE1F4E" w:rsidRDefault="004F2BBA" w:rsidP="002E57DC">
      <w:pPr>
        <w:pStyle w:val="Listenabsatz"/>
        <w:numPr>
          <w:ilvl w:val="0"/>
          <w:numId w:val="43"/>
        </w:numPr>
        <w:spacing w:after="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Do the same experiment with a diagonal strut:</w:t>
      </w:r>
      <w:r>
        <w:rPr>
          <w:rFonts w:ascii="Comic Sans MS" w:hAnsi="Comic Sans MS"/>
        </w:rPr>
        <w:t xml:space="preserve"> </w:t>
      </w:r>
    </w:p>
    <w:p w14:paraId="28F189C3" w14:textId="61FC32E4" w:rsidR="004F2BBA" w:rsidRDefault="00322A70" w:rsidP="004F2BBA">
      <w:pPr>
        <w:spacing w:after="0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3FB3ED" wp14:editId="6D4E5953">
                <wp:simplePos x="0" y="0"/>
                <wp:positionH relativeFrom="column">
                  <wp:posOffset>1334135</wp:posOffset>
                </wp:positionH>
                <wp:positionV relativeFrom="paragraph">
                  <wp:posOffset>2381251</wp:posOffset>
                </wp:positionV>
                <wp:extent cx="600075" cy="247650"/>
                <wp:effectExtent l="0" t="114300" r="0" b="152400"/>
                <wp:wrapNone/>
                <wp:docPr id="12" name="Pfeil: nach recht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16223">
                          <a:off x="0" y="0"/>
                          <a:ext cx="600075" cy="2476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EDDCAD" id="Pfeil: nach rechts 12" o:spid="_x0000_s1026" type="#_x0000_t13" style="position:absolute;margin-left:105.05pt;margin-top:187.5pt;width:47.25pt;height:19.5pt;rotation:-2931400fd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" adj="17143" fillcolor="#5b9bd5 [3204]" strokecolor="#1f4d78 [1604]" strokeweight="1pt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604127" wp14:editId="1FB23CFA">
                <wp:simplePos x="0" y="0"/>
                <wp:positionH relativeFrom="column">
                  <wp:posOffset>3417570</wp:posOffset>
                </wp:positionH>
                <wp:positionV relativeFrom="paragraph">
                  <wp:posOffset>381000</wp:posOffset>
                </wp:positionV>
                <wp:extent cx="600075" cy="247650"/>
                <wp:effectExtent l="0" t="152400" r="0" b="114300"/>
                <wp:wrapNone/>
                <wp:docPr id="11" name="Pfeil: nach recht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236366">
                          <a:off x="0" y="0"/>
                          <a:ext cx="600075" cy="2476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5EB7F1" id="Pfeil: nach rechts 11" o:spid="_x0000_s1026" type="#_x0000_t13" style="position:absolute;margin-left:269.1pt;margin-top:30pt;width:47.25pt;height:19.5pt;rotation:8996308fd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" adj="17143" fillcolor="#5b9bd5 [3204]" strokecolor="#1f4d78 [1604]" strokeweight="1pt"/>
            </w:pict>
          </mc:Fallback>
        </mc:AlternateContent>
      </w:r>
      <w:r>
        <w:drawing>
          <wp:inline distT="0" distB="0" distL="0" distR="0" wp14:anchorId="123F0B2C" wp14:editId="38DEE7BE">
            <wp:extent cx="5760085" cy="2676525"/>
            <wp:effectExtent l="0" t="0" r="0" b="9525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93962" w14:textId="425C8E99" w:rsidR="002E57DC" w:rsidRDefault="002E57DC" w:rsidP="004F2BBA">
      <w:pPr>
        <w:spacing w:after="0"/>
        <w:rPr>
          <w:rFonts w:ascii="Comic Sans MS" w:hAnsi="Comic Sans MS" w:cstheme="minorBidi"/>
        </w:rPr>
      </w:pPr>
    </w:p>
    <w:p w14:paraId="73D763F0" w14:textId="77777777" w:rsidR="003B1C29" w:rsidRPr="004F2BBA" w:rsidRDefault="003B1C29" w:rsidP="004F2BBA">
      <w:pPr>
        <w:spacing w:after="0"/>
        <w:rPr>
          <w:rFonts w:ascii="Comic Sans MS" w:hAnsi="Comic Sans MS" w:cstheme="minorBidi"/>
        </w:rPr>
      </w:pPr>
    </w:p>
    <w:p w14:paraId="5A3AC8AA" w14:textId="77777777" w:rsidR="003B1C29" w:rsidRPr="00222E28" w:rsidRDefault="003B1C29" w:rsidP="003B1C29">
      <w:pPr>
        <w:pStyle w:val="Listenabsatz"/>
        <w:numPr>
          <w:ilvl w:val="0"/>
          <w:numId w:val="45"/>
        </w:numPr>
        <w:spacing w:after="0" w:line="360" w:lineRule="auto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What do you observe?</w:t>
      </w:r>
    </w:p>
    <w:p w14:paraId="1C311839" w14:textId="77777777" w:rsidR="003B1C29" w:rsidRDefault="003B1C29" w:rsidP="003B1C29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27AFCDB" w14:textId="77777777" w:rsidR="003B1C29" w:rsidRDefault="003B1C29" w:rsidP="003B1C29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3430F3C" w14:textId="77777777" w:rsidR="003B1C29" w:rsidRDefault="003B1C29" w:rsidP="003B1C29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EAC5B0C" w14:textId="77777777" w:rsidR="003B1C29" w:rsidRDefault="003B1C29" w:rsidP="003B1C29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30F13E9" w14:textId="2921DEA8" w:rsidR="003B1C29" w:rsidRDefault="003B1C29" w:rsidP="003B1C29">
      <w:pPr>
        <w:spacing w:after="0"/>
        <w:ind w:firstLine="709"/>
        <w:rPr>
          <w:rFonts w:ascii="Comic Sans MS" w:hAnsi="Comic Sans MS" w:cstheme="minorBidi"/>
        </w:rPr>
      </w:pPr>
    </w:p>
    <w:p w14:paraId="13679F3D" w14:textId="77777777" w:rsidR="003B1C29" w:rsidRDefault="003B1C29" w:rsidP="003B1C29">
      <w:pPr>
        <w:spacing w:after="0"/>
        <w:ind w:firstLine="709"/>
        <w:rPr>
          <w:rFonts w:ascii="Comic Sans MS" w:hAnsi="Comic Sans MS" w:cstheme="minorBidi"/>
        </w:rPr>
      </w:pPr>
    </w:p>
    <w:p w14:paraId="047BA532" w14:textId="77777777" w:rsidR="003B1C29" w:rsidRDefault="003B1C29" w:rsidP="003B1C29">
      <w:pPr>
        <w:pStyle w:val="Listenabsatz"/>
        <w:numPr>
          <w:ilvl w:val="0"/>
          <w:numId w:val="45"/>
        </w:numPr>
        <w:spacing w:after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Fit the strut again and test again.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Describe the difference:</w:t>
      </w:r>
    </w:p>
    <w:p w14:paraId="167D1096" w14:textId="77777777" w:rsidR="003B1C29" w:rsidRPr="00045E91" w:rsidRDefault="003B1C29" w:rsidP="003B1C29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6F1FE6B" w14:textId="77777777" w:rsidR="003B1C29" w:rsidRPr="00045E91" w:rsidRDefault="003B1C29" w:rsidP="003B1C29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CBA23FE" w14:textId="77777777" w:rsidR="003B1C29" w:rsidRPr="00045E91" w:rsidRDefault="003B1C29" w:rsidP="003B1C29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C0387F0" w14:textId="77777777" w:rsidR="003B1C29" w:rsidRPr="00045E91" w:rsidRDefault="003B1C29" w:rsidP="003B1C29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1DAC4BC" w14:textId="0148ABD6" w:rsidR="00EB3721" w:rsidRDefault="00EB3721" w:rsidP="00584A59">
      <w:pPr>
        <w:spacing w:after="0"/>
        <w:rPr>
          <w:rFonts w:ascii="Comic Sans MS" w:hAnsi="Comic Sans MS" w:cstheme="minorBidi"/>
        </w:rPr>
      </w:pPr>
    </w:p>
    <w:p w14:paraId="5BF4D275" w14:textId="680FB590" w:rsidR="003B1C29" w:rsidRDefault="003B1C29" w:rsidP="00584A59">
      <w:pPr>
        <w:spacing w:after="0"/>
        <w:rPr>
          <w:rFonts w:ascii="Comic Sans MS" w:hAnsi="Comic Sans MS" w:cstheme="minorBidi"/>
        </w:rPr>
      </w:pPr>
    </w:p>
    <w:p w14:paraId="3DB553B8" w14:textId="70597DBA" w:rsidR="003B1C29" w:rsidRDefault="003B1C29" w:rsidP="00584A59">
      <w:pPr>
        <w:spacing w:after="0"/>
        <w:rPr>
          <w:rFonts w:ascii="Comic Sans MS" w:hAnsi="Comic Sans MS" w:cstheme="minorBidi"/>
        </w:rPr>
      </w:pPr>
    </w:p>
    <w:p w14:paraId="34393824" w14:textId="122B8264" w:rsidR="003B1C29" w:rsidRDefault="003B1C29" w:rsidP="00584A59">
      <w:pPr>
        <w:spacing w:after="0"/>
        <w:rPr>
          <w:rFonts w:ascii="Comic Sans MS" w:hAnsi="Comic Sans MS" w:cstheme="minorBidi"/>
        </w:rPr>
      </w:pPr>
    </w:p>
    <w:p w14:paraId="04D30B76" w14:textId="43FF1E09" w:rsidR="00584A59" w:rsidRDefault="00584A59" w:rsidP="002E57DC">
      <w:pPr>
        <w:pStyle w:val="Listenabsatz"/>
        <w:numPr>
          <w:ilvl w:val="0"/>
          <w:numId w:val="43"/>
        </w:numPr>
        <w:spacing w:after="0"/>
        <w:ind w:left="567" w:hanging="56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What loads can act on the side of a building?</w:t>
      </w:r>
    </w:p>
    <w:p w14:paraId="2D300E65" w14:textId="12D6F99A" w:rsidR="002234A0" w:rsidRDefault="002E57DC" w:rsidP="002E57DC">
      <w:pPr>
        <w:spacing w:before="120"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A57FCF9" w14:textId="0F991B28" w:rsid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EBF32FD" w14:textId="77777777" w:rsid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5C990E0" w14:textId="77777777" w:rsid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BA69DB0" w14:textId="77777777" w:rsidR="002E57DC" w:rsidRP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</w:p>
    <w:p w14:paraId="67BF6D37" w14:textId="487DCA3A" w:rsidR="002234A0" w:rsidRPr="002234A0" w:rsidRDefault="002234A0" w:rsidP="002E57DC">
      <w:pPr>
        <w:pStyle w:val="Listenabsatz"/>
        <w:numPr>
          <w:ilvl w:val="0"/>
          <w:numId w:val="43"/>
        </w:numPr>
        <w:spacing w:after="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What loads can act on a building from above?</w:t>
      </w:r>
    </w:p>
    <w:p w14:paraId="1B500C49" w14:textId="77777777" w:rsidR="002E57DC" w:rsidRPr="002E57DC" w:rsidRDefault="002E57DC" w:rsidP="002E57DC">
      <w:pPr>
        <w:spacing w:before="120"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8F41E30" w14:textId="77777777" w:rsidR="002E57DC" w:rsidRP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8371730" w14:textId="77777777" w:rsidR="002E57DC" w:rsidRP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59FC42B" w14:textId="77777777" w:rsid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59128A7" w14:textId="554281BD" w:rsidR="00EB3721" w:rsidRPr="00712C78" w:rsidRDefault="00EB3721" w:rsidP="002E57DC">
      <w:pPr>
        <w:spacing w:after="0"/>
        <w:rPr>
          <w:rFonts w:ascii="Comic Sans MS" w:hAnsi="Comic Sans MS" w:cstheme="minorBidi"/>
        </w:rPr>
      </w:pPr>
    </w:p>
    <w:sectPr w:rsidR="00EB3721" w:rsidRPr="00712C78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EF214" w14:textId="77777777" w:rsidR="00B01DE8" w:rsidRDefault="00B01DE8">
      <w:r>
        <w:separator/>
      </w:r>
    </w:p>
  </w:endnote>
  <w:endnote w:type="continuationSeparator" w:id="0">
    <w:p w14:paraId="0B4DA0C5" w14:textId="77777777" w:rsidR="00B01DE8" w:rsidRDefault="00B01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00EA8" w14:textId="77777777" w:rsidR="00B01DE8" w:rsidRDefault="00B01DE8">
      <w:r>
        <w:separator/>
      </w:r>
    </w:p>
  </w:footnote>
  <w:footnote w:type="continuationSeparator" w:id="0">
    <w:p w14:paraId="03104880" w14:textId="77777777" w:rsidR="00B01DE8" w:rsidRDefault="00B01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Class Set Statics </w:t>
    </w:r>
    <w:bookmarkEnd w:id="0"/>
    <w:r>
      <w:t xml:space="preserve">– Primary level</w:t>
    </w:r>
    <w:bookmarkEnd w:id="1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2E2BD1"/>
    <w:multiLevelType w:val="hybridMultilevel"/>
    <w:tmpl w:val="2B189210"/>
    <w:lvl w:ilvl="0" w:tplc="A7F01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656F1"/>
    <w:multiLevelType w:val="hybridMultilevel"/>
    <w:tmpl w:val="49245FB8"/>
    <w:lvl w:ilvl="0" w:tplc="3C34F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52000"/>
    <w:multiLevelType w:val="hybridMultilevel"/>
    <w:tmpl w:val="56B8432E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64A532D"/>
    <w:multiLevelType w:val="hybridMultilevel"/>
    <w:tmpl w:val="56B8432E"/>
    <w:lvl w:ilvl="0" w:tplc="4DB8FCB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D2B1C54"/>
    <w:multiLevelType w:val="hybridMultilevel"/>
    <w:tmpl w:val="CECE55CE"/>
    <w:lvl w:ilvl="0" w:tplc="86641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9756687">
    <w:abstractNumId w:val="24"/>
  </w:num>
  <w:num w:numId="2" w16cid:durableId="67777190">
    <w:abstractNumId w:val="10"/>
  </w:num>
  <w:num w:numId="3" w16cid:durableId="1005936893">
    <w:abstractNumId w:val="10"/>
  </w:num>
  <w:num w:numId="4" w16cid:durableId="189875330">
    <w:abstractNumId w:val="10"/>
  </w:num>
  <w:num w:numId="5" w16cid:durableId="28068387">
    <w:abstractNumId w:val="10"/>
  </w:num>
  <w:num w:numId="6" w16cid:durableId="514999108">
    <w:abstractNumId w:val="10"/>
  </w:num>
  <w:num w:numId="7" w16cid:durableId="1136338332">
    <w:abstractNumId w:val="10"/>
  </w:num>
  <w:num w:numId="8" w16cid:durableId="2110469254">
    <w:abstractNumId w:val="10"/>
  </w:num>
  <w:num w:numId="9" w16cid:durableId="368802249">
    <w:abstractNumId w:val="10"/>
  </w:num>
  <w:num w:numId="10" w16cid:durableId="1515875626">
    <w:abstractNumId w:val="10"/>
  </w:num>
  <w:num w:numId="11" w16cid:durableId="892619258">
    <w:abstractNumId w:val="13"/>
  </w:num>
  <w:num w:numId="12" w16cid:durableId="1959095406">
    <w:abstractNumId w:val="30"/>
  </w:num>
  <w:num w:numId="13" w16cid:durableId="2132891930">
    <w:abstractNumId w:val="12"/>
  </w:num>
  <w:num w:numId="14" w16cid:durableId="1488672072">
    <w:abstractNumId w:val="36"/>
  </w:num>
  <w:num w:numId="15" w16cid:durableId="1166480153">
    <w:abstractNumId w:val="17"/>
  </w:num>
  <w:num w:numId="16" w16cid:durableId="24911495">
    <w:abstractNumId w:val="15"/>
  </w:num>
  <w:num w:numId="17" w16cid:durableId="1771121059">
    <w:abstractNumId w:val="16"/>
  </w:num>
  <w:num w:numId="18" w16cid:durableId="1351490823">
    <w:abstractNumId w:val="18"/>
  </w:num>
  <w:num w:numId="19" w16cid:durableId="1585068353">
    <w:abstractNumId w:val="33"/>
  </w:num>
  <w:num w:numId="20" w16cid:durableId="958805458">
    <w:abstractNumId w:val="27"/>
  </w:num>
  <w:num w:numId="21" w16cid:durableId="182668808">
    <w:abstractNumId w:val="26"/>
  </w:num>
  <w:num w:numId="22" w16cid:durableId="2125416987">
    <w:abstractNumId w:val="19"/>
  </w:num>
  <w:num w:numId="23" w16cid:durableId="2105371136">
    <w:abstractNumId w:val="21"/>
  </w:num>
  <w:num w:numId="24" w16cid:durableId="357126753">
    <w:abstractNumId w:val="20"/>
  </w:num>
  <w:num w:numId="25" w16cid:durableId="456292045">
    <w:abstractNumId w:val="25"/>
  </w:num>
  <w:num w:numId="26" w16cid:durableId="1909607115">
    <w:abstractNumId w:val="32"/>
  </w:num>
  <w:num w:numId="27" w16cid:durableId="330106630">
    <w:abstractNumId w:val="9"/>
  </w:num>
  <w:num w:numId="28" w16cid:durableId="1765030820">
    <w:abstractNumId w:val="7"/>
  </w:num>
  <w:num w:numId="29" w16cid:durableId="1017464120">
    <w:abstractNumId w:val="6"/>
  </w:num>
  <w:num w:numId="30" w16cid:durableId="357705844">
    <w:abstractNumId w:val="5"/>
  </w:num>
  <w:num w:numId="31" w16cid:durableId="655376309">
    <w:abstractNumId w:val="4"/>
  </w:num>
  <w:num w:numId="32" w16cid:durableId="51077693">
    <w:abstractNumId w:val="8"/>
  </w:num>
  <w:num w:numId="33" w16cid:durableId="961619265">
    <w:abstractNumId w:val="3"/>
  </w:num>
  <w:num w:numId="34" w16cid:durableId="620839253">
    <w:abstractNumId w:val="2"/>
  </w:num>
  <w:num w:numId="35" w16cid:durableId="968975313">
    <w:abstractNumId w:val="1"/>
  </w:num>
  <w:num w:numId="36" w16cid:durableId="707725375">
    <w:abstractNumId w:val="0"/>
  </w:num>
  <w:num w:numId="37" w16cid:durableId="484049927">
    <w:abstractNumId w:val="11"/>
  </w:num>
  <w:num w:numId="38" w16cid:durableId="909079125">
    <w:abstractNumId w:val="22"/>
  </w:num>
  <w:num w:numId="39" w16cid:durableId="2057460497">
    <w:abstractNumId w:val="28"/>
  </w:num>
  <w:num w:numId="40" w16cid:durableId="373041066">
    <w:abstractNumId w:val="31"/>
  </w:num>
  <w:num w:numId="41" w16cid:durableId="2056622">
    <w:abstractNumId w:val="14"/>
  </w:num>
  <w:num w:numId="42" w16cid:durableId="906260354">
    <w:abstractNumId w:val="35"/>
  </w:num>
  <w:num w:numId="43" w16cid:durableId="3484247">
    <w:abstractNumId w:val="23"/>
  </w:num>
  <w:num w:numId="44" w16cid:durableId="1604454167">
    <w:abstractNumId w:val="34"/>
  </w:num>
  <w:num w:numId="45" w16cid:durableId="70272246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7F4A"/>
    <w:rsid w:val="00015DCF"/>
    <w:rsid w:val="000173AE"/>
    <w:rsid w:val="00022F11"/>
    <w:rsid w:val="0002512F"/>
    <w:rsid w:val="000331E4"/>
    <w:rsid w:val="0003721F"/>
    <w:rsid w:val="00045E91"/>
    <w:rsid w:val="0004739D"/>
    <w:rsid w:val="00047CC3"/>
    <w:rsid w:val="00051787"/>
    <w:rsid w:val="0005193D"/>
    <w:rsid w:val="00051BD7"/>
    <w:rsid w:val="000656BD"/>
    <w:rsid w:val="000722C8"/>
    <w:rsid w:val="000740A7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3BEA"/>
    <w:rsid w:val="000C0C66"/>
    <w:rsid w:val="000D0BC4"/>
    <w:rsid w:val="000D3717"/>
    <w:rsid w:val="000D3C82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3179"/>
    <w:rsid w:val="00144513"/>
    <w:rsid w:val="0014583C"/>
    <w:rsid w:val="00150FB2"/>
    <w:rsid w:val="00151176"/>
    <w:rsid w:val="001535D9"/>
    <w:rsid w:val="00163927"/>
    <w:rsid w:val="00165F39"/>
    <w:rsid w:val="0017270F"/>
    <w:rsid w:val="0017296D"/>
    <w:rsid w:val="00173986"/>
    <w:rsid w:val="00190988"/>
    <w:rsid w:val="0019251C"/>
    <w:rsid w:val="00195161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4A0C"/>
    <w:rsid w:val="001D1C2A"/>
    <w:rsid w:val="001D5676"/>
    <w:rsid w:val="001D69C8"/>
    <w:rsid w:val="001E0029"/>
    <w:rsid w:val="001E2445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22E28"/>
    <w:rsid w:val="002234A0"/>
    <w:rsid w:val="00223C73"/>
    <w:rsid w:val="00224579"/>
    <w:rsid w:val="002323C1"/>
    <w:rsid w:val="002406B5"/>
    <w:rsid w:val="00241577"/>
    <w:rsid w:val="00247250"/>
    <w:rsid w:val="002500F5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B28C9"/>
    <w:rsid w:val="002C2C32"/>
    <w:rsid w:val="002C2D32"/>
    <w:rsid w:val="002C5ABD"/>
    <w:rsid w:val="002C6297"/>
    <w:rsid w:val="002C645A"/>
    <w:rsid w:val="002D3AB9"/>
    <w:rsid w:val="002D3EE9"/>
    <w:rsid w:val="002E1AAA"/>
    <w:rsid w:val="002E2B0B"/>
    <w:rsid w:val="002E57DC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2A70"/>
    <w:rsid w:val="00323B3E"/>
    <w:rsid w:val="00323C22"/>
    <w:rsid w:val="00323D2C"/>
    <w:rsid w:val="00341FA6"/>
    <w:rsid w:val="00342916"/>
    <w:rsid w:val="00347918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1C29"/>
    <w:rsid w:val="003C0D47"/>
    <w:rsid w:val="003C1EF0"/>
    <w:rsid w:val="003C382C"/>
    <w:rsid w:val="003D0688"/>
    <w:rsid w:val="003D3528"/>
    <w:rsid w:val="003D3779"/>
    <w:rsid w:val="003D478D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B161D"/>
    <w:rsid w:val="004B4FD0"/>
    <w:rsid w:val="004B754D"/>
    <w:rsid w:val="004B7983"/>
    <w:rsid w:val="004C138F"/>
    <w:rsid w:val="004C5167"/>
    <w:rsid w:val="004C607D"/>
    <w:rsid w:val="004D0C30"/>
    <w:rsid w:val="004D1CF1"/>
    <w:rsid w:val="004D2ABB"/>
    <w:rsid w:val="004D2E5B"/>
    <w:rsid w:val="004D5672"/>
    <w:rsid w:val="004D626A"/>
    <w:rsid w:val="004D713B"/>
    <w:rsid w:val="004D7E80"/>
    <w:rsid w:val="004E2EEA"/>
    <w:rsid w:val="004E3769"/>
    <w:rsid w:val="004F2BBA"/>
    <w:rsid w:val="004F6D89"/>
    <w:rsid w:val="004F7A0B"/>
    <w:rsid w:val="00503BD5"/>
    <w:rsid w:val="00514710"/>
    <w:rsid w:val="0053689F"/>
    <w:rsid w:val="005420BE"/>
    <w:rsid w:val="00543BE7"/>
    <w:rsid w:val="00543C89"/>
    <w:rsid w:val="00564CEB"/>
    <w:rsid w:val="00565A35"/>
    <w:rsid w:val="00571649"/>
    <w:rsid w:val="00573ACB"/>
    <w:rsid w:val="00576668"/>
    <w:rsid w:val="005771A4"/>
    <w:rsid w:val="00584A59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697B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1770"/>
    <w:rsid w:val="007121F6"/>
    <w:rsid w:val="00712BE5"/>
    <w:rsid w:val="00712C78"/>
    <w:rsid w:val="00713BC0"/>
    <w:rsid w:val="007155CD"/>
    <w:rsid w:val="00716839"/>
    <w:rsid w:val="00720ADF"/>
    <w:rsid w:val="00723191"/>
    <w:rsid w:val="007277CB"/>
    <w:rsid w:val="00730B72"/>
    <w:rsid w:val="007326D0"/>
    <w:rsid w:val="00732E91"/>
    <w:rsid w:val="0073494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67C85"/>
    <w:rsid w:val="00767CA2"/>
    <w:rsid w:val="0077170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375A8"/>
    <w:rsid w:val="00842A30"/>
    <w:rsid w:val="0084523A"/>
    <w:rsid w:val="00845D86"/>
    <w:rsid w:val="00845F6A"/>
    <w:rsid w:val="00846480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3506"/>
    <w:rsid w:val="00883AA6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6FBF"/>
    <w:rsid w:val="00937B5D"/>
    <w:rsid w:val="00942F32"/>
    <w:rsid w:val="00945F8D"/>
    <w:rsid w:val="00946EE1"/>
    <w:rsid w:val="00951A70"/>
    <w:rsid w:val="00952B09"/>
    <w:rsid w:val="00964892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A06"/>
    <w:rsid w:val="009A4747"/>
    <w:rsid w:val="009A6161"/>
    <w:rsid w:val="009A79E9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55EA"/>
    <w:rsid w:val="009E6D4A"/>
    <w:rsid w:val="009F0679"/>
    <w:rsid w:val="009F143F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26622"/>
    <w:rsid w:val="00A304DD"/>
    <w:rsid w:val="00A33BF2"/>
    <w:rsid w:val="00A3676D"/>
    <w:rsid w:val="00A37375"/>
    <w:rsid w:val="00A42F13"/>
    <w:rsid w:val="00A50733"/>
    <w:rsid w:val="00A53240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7E99"/>
    <w:rsid w:val="00AA0B2B"/>
    <w:rsid w:val="00AA1A82"/>
    <w:rsid w:val="00AA3870"/>
    <w:rsid w:val="00AB189E"/>
    <w:rsid w:val="00AB728A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350F"/>
    <w:rsid w:val="00AE70E5"/>
    <w:rsid w:val="00AE7717"/>
    <w:rsid w:val="00AF1AA7"/>
    <w:rsid w:val="00AF1FD5"/>
    <w:rsid w:val="00AF3FBE"/>
    <w:rsid w:val="00AF649B"/>
    <w:rsid w:val="00B003D5"/>
    <w:rsid w:val="00B01DE8"/>
    <w:rsid w:val="00B07DDD"/>
    <w:rsid w:val="00B101CA"/>
    <w:rsid w:val="00B13727"/>
    <w:rsid w:val="00B162CF"/>
    <w:rsid w:val="00B22634"/>
    <w:rsid w:val="00B22DCD"/>
    <w:rsid w:val="00B27E9E"/>
    <w:rsid w:val="00B3182D"/>
    <w:rsid w:val="00B344E0"/>
    <w:rsid w:val="00B35245"/>
    <w:rsid w:val="00B3559F"/>
    <w:rsid w:val="00B44FB8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95F95"/>
    <w:rsid w:val="00BB0419"/>
    <w:rsid w:val="00BB0462"/>
    <w:rsid w:val="00BB3A6C"/>
    <w:rsid w:val="00BC2B50"/>
    <w:rsid w:val="00BC42E6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0970"/>
    <w:rsid w:val="00C32791"/>
    <w:rsid w:val="00C33987"/>
    <w:rsid w:val="00C35FA3"/>
    <w:rsid w:val="00C43AB6"/>
    <w:rsid w:val="00C47668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34E"/>
    <w:rsid w:val="00C77468"/>
    <w:rsid w:val="00C85E15"/>
    <w:rsid w:val="00C87168"/>
    <w:rsid w:val="00C917E8"/>
    <w:rsid w:val="00C91C29"/>
    <w:rsid w:val="00C923B1"/>
    <w:rsid w:val="00C92B65"/>
    <w:rsid w:val="00CA31C2"/>
    <w:rsid w:val="00CA34F3"/>
    <w:rsid w:val="00CB1280"/>
    <w:rsid w:val="00CB28D8"/>
    <w:rsid w:val="00CB38F5"/>
    <w:rsid w:val="00CB7495"/>
    <w:rsid w:val="00CC0087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0ED"/>
    <w:rsid w:val="00D6676D"/>
    <w:rsid w:val="00D668D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0616"/>
    <w:rsid w:val="00DD3EDD"/>
    <w:rsid w:val="00DD537C"/>
    <w:rsid w:val="00DE2CE3"/>
    <w:rsid w:val="00DE6379"/>
    <w:rsid w:val="00DE69CA"/>
    <w:rsid w:val="00DF11EF"/>
    <w:rsid w:val="00DF3E6E"/>
    <w:rsid w:val="00DF7D4C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3117A"/>
    <w:rsid w:val="00E43C39"/>
    <w:rsid w:val="00E50910"/>
    <w:rsid w:val="00E5237B"/>
    <w:rsid w:val="00E536A3"/>
    <w:rsid w:val="00E5587F"/>
    <w:rsid w:val="00E56803"/>
    <w:rsid w:val="00E622B9"/>
    <w:rsid w:val="00E72F37"/>
    <w:rsid w:val="00E7622D"/>
    <w:rsid w:val="00E81DF1"/>
    <w:rsid w:val="00E82014"/>
    <w:rsid w:val="00E8260F"/>
    <w:rsid w:val="00E82918"/>
    <w:rsid w:val="00E8709C"/>
    <w:rsid w:val="00E96821"/>
    <w:rsid w:val="00EA192A"/>
    <w:rsid w:val="00EA3AD3"/>
    <w:rsid w:val="00EA7454"/>
    <w:rsid w:val="00EB2ECD"/>
    <w:rsid w:val="00EB3721"/>
    <w:rsid w:val="00EB5CCE"/>
    <w:rsid w:val="00EC0F53"/>
    <w:rsid w:val="00EC1DCF"/>
    <w:rsid w:val="00ED36FC"/>
    <w:rsid w:val="00EE0456"/>
    <w:rsid w:val="00EE193C"/>
    <w:rsid w:val="00EE1F4E"/>
    <w:rsid w:val="00EE586D"/>
    <w:rsid w:val="00EE5CB5"/>
    <w:rsid w:val="00EF323F"/>
    <w:rsid w:val="00EF6673"/>
    <w:rsid w:val="00EF7D3D"/>
    <w:rsid w:val="00F11CD2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46061"/>
    <w:rsid w:val="00F55307"/>
    <w:rsid w:val="00F55FDE"/>
    <w:rsid w:val="00F57954"/>
    <w:rsid w:val="00F57F02"/>
    <w:rsid w:val="00F62E7D"/>
    <w:rsid w:val="00F64A14"/>
    <w:rsid w:val="00F66B5F"/>
    <w:rsid w:val="00F67C48"/>
    <w:rsid w:val="00F70A51"/>
    <w:rsid w:val="00F7267E"/>
    <w:rsid w:val="00F73457"/>
    <w:rsid w:val="00F7716E"/>
    <w:rsid w:val="00F8430D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D7B3A"/>
    <w:rsid w:val="00FE503B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9F143F"/>
    <w:pPr>
      <w:keepNext/>
      <w:keepLines/>
      <w:spacing w:after="480"/>
      <w:jc w:val="left"/>
      <w:outlineLvl w:val="0"/>
    </w:pPr>
    <w:rPr>
      <w:rFonts w:ascii="Comic Sans MS" w:hAnsi="Comic Sans MS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9F143F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Kommentarzeichen">
    <w:name w:val="annotation reference"/>
    <w:basedOn w:val="Absatz-Standardschriftart"/>
    <w:rsid w:val="0057164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71649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71649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716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71649"/>
    <w:rPr>
      <w:b/>
      <w:bCs/>
    </w:rPr>
  </w:style>
  <w:style w:type="paragraph" w:styleId="berarbeitung">
    <w:name w:val="Revision"/>
    <w:hidden/>
    <w:uiPriority w:val="99"/>
    <w:semiHidden/>
    <w:rsid w:val="009F143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FFA74B-6571-4E46-BA29-44C2AFBDB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5</Pages>
  <Words>384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3621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3</cp:revision>
  <cp:lastPrinted>2021-08-19T17:10:00Z</cp:lastPrinted>
  <dcterms:created xsi:type="dcterms:W3CDTF">2022-07-19T09:47:00Z</dcterms:created>
  <dcterms:modified xsi:type="dcterms:W3CDTF">2022-07-19T10:08:00Z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