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5EC76BE1" w:rsidR="00DD537C" w:rsidRPr="009F143F" w:rsidRDefault="00856971" w:rsidP="009F143F">
      <w:pPr>
        <w:pStyle w:val="berschrift1"/>
      </w:pPr>
      <w:r>
        <w:t xml:space="preserve">Modelo 7</w:t>
      </w:r>
    </w:p>
    <w:p w14:paraId="07833756" w14:textId="6BC01C73" w:rsidR="004B4FD0" w:rsidRDefault="00571649" w:rsidP="009F143F">
      <w:pPr>
        <w:pStyle w:val="berschrift1"/>
      </w:pPr>
      <w:r>
        <w:t xml:space="preserve">Casa de entramado</w:t>
      </w:r>
    </w:p>
    <w:p w14:paraId="62FC222B" w14:textId="1FE96A5D" w:rsidR="003D3528" w:rsidRPr="00D668DD" w:rsidRDefault="004D0C30" w:rsidP="00AA0B2B">
      <w:pPr>
        <w:pStyle w:val="Autor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Algunas casas no están construidas con muros de piedra u hormigón, sino de acero, como, por ejemplo, las grandes naves industriales o también las pequeñas casetas de jardín metálicas.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menudo cuentan con una estructura simple que permite que la caseta mantenga la estabilidad y paredes de chapa fina, que prácticamente no contribuyen a la estabilidad de la caseta.</w:t>
      </w:r>
    </w:p>
    <w:p w14:paraId="1603E980" w14:textId="075E36BE" w:rsidR="00720ADF" w:rsidRPr="00D668DD" w:rsidRDefault="00720ADF" w:rsidP="00720ADF">
      <w:pPr>
        <w:pStyle w:val="Abstract"/>
        <w:rPr>
          <w:i w:val="0"/>
          <w:iCs/>
          <w:rFonts w:ascii="Comic Sans MS" w:hAnsi="Comic Sans MS"/>
        </w:rPr>
      </w:pPr>
      <w:r>
        <w:rPr>
          <w:i w:val="0"/>
          <w:rFonts w:ascii="Comic Sans MS" w:hAnsi="Comic Sans MS"/>
        </w:rPr>
        <w:t xml:space="preserve">La estructura que hace que una casa sea estable se conoce también como sistema estructural.</w:t>
      </w:r>
      <w:r>
        <w:rPr>
          <w:i w:val="0"/>
          <w:rFonts w:ascii="Comic Sans MS" w:hAnsi="Comic Sans MS"/>
        </w:rPr>
        <w:t xml:space="preserve"> </w:t>
      </w:r>
      <w:r>
        <w:rPr>
          <w:i w:val="0"/>
          <w:rFonts w:ascii="Comic Sans MS" w:hAnsi="Comic Sans MS"/>
        </w:rPr>
        <w:t xml:space="preserve">Suele estar formada por barras que se articulan en los extremos con los otros puntales formando una jaula: esta estructura se conoce como «entramado espacial».</w:t>
      </w:r>
      <w:r>
        <w:rPr>
          <w:i w:val="0"/>
          <w:rFonts w:ascii="Comic Sans MS" w:hAnsi="Comic Sans MS"/>
        </w:rPr>
        <w:t xml:space="preserve"> </w:t>
      </w:r>
      <w:r>
        <w:rPr>
          <w:i w:val="0"/>
          <w:rFonts w:ascii="Comic Sans MS" w:hAnsi="Comic Sans MS"/>
        </w:rPr>
        <w:t xml:space="preserve">En las casas, se compone normalmente de «entramados planos» - «La casa de Papá Noel» es un entramado plano de este tipo.</w:t>
      </w:r>
      <w:r>
        <w:rPr>
          <w:i w:val="0"/>
          <w:rFonts w:ascii="Comic Sans MS" w:hAnsi="Comic Sans MS"/>
        </w:rPr>
        <w:t xml:space="preserve"> </w:t>
      </w:r>
      <w:r>
        <w:rPr>
          <w:i w:val="0"/>
          <w:rFonts w:ascii="Comic Sans MS" w:hAnsi="Comic Sans MS"/>
        </w:rPr>
        <w:t xml:space="preserve">En un entramado ideal, las barras solo transmiten fuerzas de tracción y compresión, lo cual resulta muy fácil de calcular para un ingeniero. Por eso les gusta construir casas con entramado como sistema estructural.</w:t>
      </w:r>
    </w:p>
    <w:p w14:paraId="4FEE9BC2" w14:textId="77777777" w:rsidR="007A7500" w:rsidRPr="00D660ED" w:rsidRDefault="00AE70E5" w:rsidP="009F143F">
      <w:pPr>
        <w:pStyle w:val="berschrift2"/>
      </w:pPr>
      <w:r>
        <w:t xml:space="preserve">Tarea de construcción</w:t>
      </w:r>
    </w:p>
    <w:p w14:paraId="71C696C8" w14:textId="1BDE662D" w:rsidR="006722E7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la casa según el manual de instrucciones</w:t>
      </w:r>
    </w:p>
    <w:p w14:paraId="3E028A77" w14:textId="0286C0F7" w:rsidR="004D7E80" w:rsidRDefault="004D7E80" w:rsidP="004D7E80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06A56D05" wp14:editId="13540F85">
            <wp:extent cx="2219325" cy="2324100"/>
            <wp:effectExtent l="0" t="0" r="9525" b="0"/>
            <wp:docPr id="10" name="Grafik 10" descr="Ein Bild, das Transport, Kra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ransport, Kran enthält.&#10;&#10;Automatisch generierte Beschreibung"/>
                    <pic:cNvPicPr/>
                  </pic:nvPicPr>
                  <pic:blipFill rotWithShape="1">
                    <a:blip r:embed="rId10"/>
                    <a:srcRect l="31584" t="8897" r="29886" b="4270"/>
                    <a:stretch/>
                  </pic:blipFill>
                  <pic:spPr bwMode="auto">
                    <a:xfrm>
                      <a:off x="0" y="0"/>
                      <a:ext cx="2219325" cy="2324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A62C71" w14:textId="77777777" w:rsidR="00564CEB" w:rsidRPr="00EA192A" w:rsidRDefault="00564CEB" w:rsidP="006722E7">
      <w:pPr>
        <w:rPr>
          <w:rFonts w:ascii="Comic Sans MS" w:hAnsi="Comic Sans MS" w:cstheme="minorBidi"/>
        </w:rPr>
      </w:pPr>
    </w:p>
    <w:p w14:paraId="3192D38C" w14:textId="76621286" w:rsidR="00EA192A" w:rsidRPr="00D660ED" w:rsidRDefault="00EA192A" w:rsidP="009F143F">
      <w:pPr>
        <w:pStyle w:val="berschrift2"/>
      </w:pPr>
      <w:r>
        <w:t xml:space="preserve">Tarea temática</w:t>
      </w:r>
    </w:p>
    <w:p w14:paraId="1422834B" w14:textId="548A37BD" w:rsidR="00EA192A" w:rsidRDefault="00144513" w:rsidP="00AA0B2B">
      <w:pPr>
        <w:pStyle w:val="Listenabsatz"/>
        <w:numPr>
          <w:ilvl w:val="0"/>
          <w:numId w:val="41"/>
        </w:numPr>
        <w:ind w:left="567" w:hanging="56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Observa atentamente el modelo de la casa de entramado y piensa qué componentes delanteros y traseros tienen una articulación a modo de soporte.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En nuestro ejemplo lo llamamos «puntal estático».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Cuéntalos en la imagen y numéralos.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¿Cuántos puntales estáticos tiene nuestra casa?</w:t>
      </w:r>
    </w:p>
    <w:p w14:paraId="558921F4" w14:textId="77777777" w:rsidR="00AA0B2B" w:rsidRPr="00767CA2" w:rsidRDefault="00AA0B2B" w:rsidP="00AA0B2B">
      <w:pPr>
        <w:pStyle w:val="Listenabsatz"/>
        <w:ind w:left="567"/>
        <w:contextualSpacing w:val="0"/>
        <w:rPr>
          <w:rFonts w:ascii="Comic Sans MS" w:hAnsi="Comic Sans MS" w:cstheme="minorBidi"/>
        </w:rPr>
      </w:pPr>
    </w:p>
    <w:p w14:paraId="0D4FC6F6" w14:textId="5C88F080" w:rsidR="009E55EA" w:rsidRDefault="00AA0B2B" w:rsidP="00AA0B2B">
      <w:pPr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La casa tiene ____ puntales estáticos</w:t>
      </w:r>
    </w:p>
    <w:p w14:paraId="55BA066A" w14:textId="77777777" w:rsidR="00AA0B2B" w:rsidRDefault="00AA0B2B" w:rsidP="00AA0B2B">
      <w:pPr>
        <w:ind w:left="567"/>
        <w:rPr>
          <w:rFonts w:ascii="Comic Sans MS" w:hAnsi="Comic Sans MS" w:cstheme="minorBidi"/>
        </w:rPr>
      </w:pPr>
    </w:p>
    <w:p w14:paraId="6AB8F583" w14:textId="41808D84" w:rsidR="00AE350F" w:rsidRPr="00767CA2" w:rsidRDefault="009E55EA" w:rsidP="00AA0B2B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Nuestra casa también cuenta con dos componentes de gran tamaño que están compuestos de varias piezas de Fischertechnik: los </w:t>
      </w:r>
      <w:r>
        <w:rPr>
          <w:b/>
          <w:rFonts w:ascii="Comic Sans MS" w:hAnsi="Comic Sans MS"/>
        </w:rPr>
        <w:t xml:space="preserve">travesaños de pared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</w:p>
    <w:p w14:paraId="7121D61F" w14:textId="1973B638" w:rsidR="00AE350F" w:rsidRDefault="00F46061" w:rsidP="00F46061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07223825" wp14:editId="15A38A82">
            <wp:extent cx="1438275" cy="1657350"/>
            <wp:effectExtent l="0" t="0" r="952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1584" t="17508" r="43446" b="20320"/>
                    <a:stretch/>
                  </pic:blipFill>
                  <pic:spPr bwMode="auto">
                    <a:xfrm>
                      <a:off x="0" y="0"/>
                      <a:ext cx="1438275" cy="165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D7DC37" w14:textId="129F8C57" w:rsidR="009E55EA" w:rsidRDefault="00936FBF" w:rsidP="00AA0B2B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¿Puedes verlos?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Estos le dan la forma a la casa y mantienen su posición gracias a los puntales estáticos.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¿Cuántos puedes ver en el modelo?</w:t>
      </w:r>
    </w:p>
    <w:p w14:paraId="6BC4BE16" w14:textId="4327D218" w:rsidR="00EA192A" w:rsidRDefault="00EA192A" w:rsidP="00EA192A">
      <w:pPr>
        <w:rPr>
          <w:rFonts w:ascii="Comic Sans MS" w:hAnsi="Comic Sans MS" w:cstheme="minorBidi"/>
        </w:rPr>
      </w:pPr>
    </w:p>
    <w:p w14:paraId="49EE8BFF" w14:textId="3F43182C" w:rsidR="00AA0B2B" w:rsidRDefault="00AA0B2B" w:rsidP="00AA0B2B">
      <w:pPr>
        <w:pStyle w:val="Listenabsatz"/>
        <w:ind w:left="567"/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Hay ____ travesaños de pared.</w:t>
      </w:r>
    </w:p>
    <w:p w14:paraId="67D05850" w14:textId="1BFD8C15" w:rsidR="00AA0B2B" w:rsidRDefault="00AA0B2B" w:rsidP="00EA192A">
      <w:pPr>
        <w:rPr>
          <w:rFonts w:ascii="Comic Sans MS" w:hAnsi="Comic Sans MS" w:cstheme="minorBidi"/>
        </w:rPr>
      </w:pPr>
    </w:p>
    <w:p w14:paraId="68F3B15B" w14:textId="77777777" w:rsidR="00045E91" w:rsidRPr="00EA192A" w:rsidRDefault="00045E91" w:rsidP="00EA192A">
      <w:pPr>
        <w:rPr>
          <w:rFonts w:ascii="Comic Sans MS" w:hAnsi="Comic Sans MS" w:cstheme="minorBidi"/>
        </w:rPr>
      </w:pPr>
    </w:p>
    <w:p w14:paraId="302E3F63" w14:textId="2BB480B1" w:rsidR="007B031B" w:rsidRPr="00D660ED" w:rsidRDefault="007B031B" w:rsidP="009F143F">
      <w:pPr>
        <w:pStyle w:val="berschrift2"/>
      </w:pPr>
      <w:r>
        <w:t xml:space="preserve">Tareas experimentales</w:t>
      </w:r>
    </w:p>
    <w:p w14:paraId="165766C9" w14:textId="20B3C24D" w:rsidR="00712C78" w:rsidRPr="00AA0B2B" w:rsidRDefault="00223C73" w:rsidP="00AA0B2B">
      <w:pPr>
        <w:pStyle w:val="Listenabsatz"/>
        <w:numPr>
          <w:ilvl w:val="0"/>
          <w:numId w:val="43"/>
        </w:numPr>
        <w:spacing w:after="0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Ahora haremos algunas pruebas en las que observaremos la función de los puntales estáticos individuales.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Retira el puntal inferior del techo y después presiona la casa desde ambos lados.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Exactamente en el punto donde se encontraba el puntal:</w:t>
      </w:r>
    </w:p>
    <w:p w14:paraId="0C65241B" w14:textId="2E85411B" w:rsidR="000B3BEA" w:rsidRDefault="009A79E9" w:rsidP="00224579">
      <w:pPr>
        <w:pStyle w:val="Listenabsatz"/>
        <w:spacing w:after="0"/>
        <w:jc w:val="center"/>
        <w:rPr>
          <w:rFonts w:ascii="Comic Sans MS" w:hAnsi="Comic Sans MS" w:cstheme="minorBidi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91F850C" wp14:editId="7E9D6D0F">
                <wp:simplePos x="0" y="0"/>
                <wp:positionH relativeFrom="column">
                  <wp:posOffset>1490345</wp:posOffset>
                </wp:positionH>
                <wp:positionV relativeFrom="paragraph">
                  <wp:posOffset>415925</wp:posOffset>
                </wp:positionV>
                <wp:extent cx="2457450" cy="847725"/>
                <wp:effectExtent l="19050" t="57150" r="19050" b="47625"/>
                <wp:wrapNone/>
                <wp:docPr id="8" name="Gruppieren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7450" cy="847725"/>
                          <a:chOff x="0" y="0"/>
                          <a:chExt cx="2457450" cy="847725"/>
                        </a:xfrm>
                      </wpg:grpSpPr>
                      <wps:wsp>
                        <wps:cNvPr id="6" name="Pfeil: nach rechts 6"/>
                        <wps:cNvSpPr/>
                        <wps:spPr>
                          <a:xfrm rot="1143563">
                            <a:off x="0" y="0"/>
                            <a:ext cx="600075" cy="247650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Pfeil: nach rechts 7"/>
                        <wps:cNvSpPr/>
                        <wps:spPr>
                          <a:xfrm rot="11823420">
                            <a:off x="1857375" y="600075"/>
                            <a:ext cx="600075" cy="247650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20BAC0" id="Gruppieren 8" o:spid="_x0000_s1026" style="position:absolute;margin-left:117.35pt;margin-top:32.75pt;width:193.5pt;height:66.75pt;z-index:251659264" coordsize="24574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Pfeil: nach rechts 6" o:spid="_x0000_s1027" type="#_x0000_t13" style="position:absolute;width:6000;height:2476;rotation:124907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" adj="17143" fillcolor="#5b9bd5 [3204]" strokecolor="#1f4d78 [1604]" strokeweight="1pt"/>
                <v:shape id="Pfeil: nach rechts 7" o:spid="_x0000_s1028" type="#_x0000_t13" style="position:absolute;left:18573;top:6000;width:6001;height:2477;rotation:-1067863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" adj="17143" fillcolor="#5b9bd5 [3204]" strokecolor="#1f4d78 [1604]" strokeweight="1pt"/>
              </v:group>
            </w:pict>
          </mc:Fallback>
        </mc:AlternateContent>
      </w:r>
      <w:r>
        <w:drawing>
          <wp:inline distT="0" distB="0" distL="0" distR="0" wp14:anchorId="4162D11A" wp14:editId="786DDD38">
            <wp:extent cx="2238375" cy="2665730"/>
            <wp:effectExtent l="0" t="0" r="9525" b="1270"/>
            <wp:docPr id="5" name="Grafik 5" descr="Ein Bild, das Himmel, Bogenschießen, Kran, Lini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Himmel, Bogenschießen, Kran, Linie enthält.&#10;&#10;Automatisch generierte Beschreibung"/>
                    <pic:cNvPicPr/>
                  </pic:nvPicPr>
                  <pic:blipFill rotWithShape="1">
                    <a:blip r:embed="rId12"/>
                    <a:srcRect l="32576" t="-357" r="28564" b="357"/>
                    <a:stretch/>
                  </pic:blipFill>
                  <pic:spPr bwMode="auto">
                    <a:xfrm>
                      <a:off x="0" y="0"/>
                      <a:ext cx="2238375" cy="2665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B48558" w14:textId="77777777" w:rsidR="00222E28" w:rsidRDefault="00222E28" w:rsidP="00EB3721">
      <w:pPr>
        <w:spacing w:after="0"/>
        <w:ind w:firstLine="709"/>
        <w:rPr>
          <w:rFonts w:ascii="Comic Sans MS" w:hAnsi="Comic Sans MS" w:cstheme="minorBidi"/>
        </w:rPr>
      </w:pPr>
    </w:p>
    <w:p w14:paraId="02A158F7" w14:textId="219A2B99" w:rsidR="00712C78" w:rsidRPr="00222E28" w:rsidRDefault="00F57F02" w:rsidP="00045E91">
      <w:pPr>
        <w:pStyle w:val="Listenabsatz"/>
        <w:numPr>
          <w:ilvl w:val="0"/>
          <w:numId w:val="44"/>
        </w:numPr>
        <w:spacing w:after="0" w:line="360" w:lineRule="auto"/>
        <w:ind w:left="1066" w:hanging="35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¿Qué puedes ver?</w:t>
      </w:r>
    </w:p>
    <w:p w14:paraId="1145D384" w14:textId="1FDA7181" w:rsidR="00F57F02" w:rsidRDefault="00045E91" w:rsidP="00045E91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C54603B" w14:textId="77777777" w:rsidR="00045E91" w:rsidRDefault="00045E91" w:rsidP="00045E91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BFC807E" w14:textId="77777777" w:rsidR="00045E91" w:rsidRDefault="00045E91" w:rsidP="00045E91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0DA1911" w14:textId="77777777" w:rsidR="00045E91" w:rsidRDefault="00045E91" w:rsidP="00045E91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BA73037" w14:textId="4CC19512" w:rsidR="00045E91" w:rsidRDefault="00045E91" w:rsidP="00222E28">
      <w:pPr>
        <w:spacing w:after="0"/>
        <w:ind w:firstLine="709"/>
        <w:rPr>
          <w:rFonts w:ascii="Comic Sans MS" w:hAnsi="Comic Sans MS" w:cstheme="minorBidi"/>
        </w:rPr>
      </w:pPr>
    </w:p>
    <w:p w14:paraId="3980C475" w14:textId="77777777" w:rsidR="00045E91" w:rsidRDefault="00045E91" w:rsidP="00222E28">
      <w:pPr>
        <w:spacing w:after="0"/>
        <w:ind w:firstLine="709"/>
        <w:rPr>
          <w:rFonts w:ascii="Comic Sans MS" w:hAnsi="Comic Sans MS" w:cstheme="minorBidi"/>
        </w:rPr>
      </w:pPr>
    </w:p>
    <w:p w14:paraId="537D73D8" w14:textId="7A00A353" w:rsidR="00F57F02" w:rsidRDefault="00F57F02" w:rsidP="00222E28">
      <w:pPr>
        <w:pStyle w:val="Listenabsatz"/>
        <w:numPr>
          <w:ilvl w:val="0"/>
          <w:numId w:val="44"/>
        </w:numPr>
        <w:spacing w:after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Vuelve a colocar el puntal y realiza la misma prueba.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Describe la diferencia:</w:t>
      </w:r>
    </w:p>
    <w:p w14:paraId="1C5A5813" w14:textId="77777777" w:rsidR="00045E91" w:rsidRPr="00045E91" w:rsidRDefault="00045E91" w:rsidP="00045E91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E233BBE" w14:textId="77777777" w:rsidR="00045E91" w:rsidRPr="00045E91" w:rsidRDefault="00045E91" w:rsidP="00045E91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8B7D07A" w14:textId="77777777" w:rsidR="00045E91" w:rsidRPr="00045E91" w:rsidRDefault="00045E91" w:rsidP="00045E91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EC593BE" w14:textId="77777777" w:rsidR="00045E91" w:rsidRPr="00045E91" w:rsidRDefault="00045E91" w:rsidP="00045E91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E66C719" w14:textId="07F0EC51" w:rsidR="00045E91" w:rsidRDefault="00045E91" w:rsidP="00045E91">
      <w:pPr>
        <w:spacing w:after="0"/>
        <w:rPr>
          <w:rFonts w:ascii="Comic Sans MS" w:hAnsi="Comic Sans MS" w:cstheme="minorBidi"/>
        </w:rPr>
      </w:pPr>
    </w:p>
    <w:p w14:paraId="2D992262" w14:textId="66C8E743" w:rsidR="00045E91" w:rsidRDefault="00045E91" w:rsidP="00045E91">
      <w:pPr>
        <w:spacing w:after="0"/>
        <w:rPr>
          <w:rFonts w:ascii="Comic Sans MS" w:hAnsi="Comic Sans MS" w:cstheme="minorBidi"/>
        </w:rPr>
      </w:pPr>
    </w:p>
    <w:p w14:paraId="445CD121" w14:textId="37CFA605" w:rsidR="00045E91" w:rsidRDefault="00045E91" w:rsidP="00045E91">
      <w:pPr>
        <w:spacing w:after="0"/>
        <w:rPr>
          <w:rFonts w:ascii="Comic Sans MS" w:hAnsi="Comic Sans MS" w:cstheme="minorBidi"/>
        </w:rPr>
      </w:pPr>
    </w:p>
    <w:p w14:paraId="3420EF26" w14:textId="6E835CC5" w:rsidR="00045E91" w:rsidRDefault="00045E91" w:rsidP="00045E91">
      <w:pPr>
        <w:spacing w:after="0"/>
        <w:rPr>
          <w:rFonts w:ascii="Comic Sans MS" w:hAnsi="Comic Sans MS" w:cstheme="minorBidi"/>
        </w:rPr>
      </w:pPr>
    </w:p>
    <w:p w14:paraId="408AD4D9" w14:textId="2914563C" w:rsidR="00045E91" w:rsidRDefault="00045E91" w:rsidP="00045E91">
      <w:pPr>
        <w:spacing w:after="0"/>
        <w:rPr>
          <w:rFonts w:ascii="Comic Sans MS" w:hAnsi="Comic Sans MS" w:cstheme="minorBidi"/>
        </w:rPr>
      </w:pPr>
    </w:p>
    <w:p w14:paraId="0C3D07A1" w14:textId="77777777" w:rsidR="00045E91" w:rsidRPr="00045E91" w:rsidRDefault="00045E91" w:rsidP="00045E91">
      <w:pPr>
        <w:spacing w:after="0"/>
        <w:rPr>
          <w:rFonts w:ascii="Comic Sans MS" w:hAnsi="Comic Sans MS" w:cstheme="minorBidi"/>
        </w:rPr>
      </w:pPr>
    </w:p>
    <w:p w14:paraId="111D0741" w14:textId="553B9F86" w:rsidR="00EE1F4E" w:rsidRDefault="004F2BBA" w:rsidP="002E57DC">
      <w:pPr>
        <w:pStyle w:val="Listenabsatz"/>
        <w:numPr>
          <w:ilvl w:val="0"/>
          <w:numId w:val="43"/>
        </w:numPr>
        <w:spacing w:after="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Repite la prueba con un puntal diagonal:</w:t>
      </w:r>
      <w:r>
        <w:rPr>
          <w:rFonts w:ascii="Comic Sans MS" w:hAnsi="Comic Sans MS"/>
        </w:rPr>
        <w:t xml:space="preserve"> </w:t>
      </w:r>
    </w:p>
    <w:p w14:paraId="28F189C3" w14:textId="61FC32E4" w:rsidR="004F2BBA" w:rsidRDefault="00322A70" w:rsidP="004F2BBA">
      <w:pPr>
        <w:spacing w:after="0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3FB3ED" wp14:editId="6D4E5953">
                <wp:simplePos x="0" y="0"/>
                <wp:positionH relativeFrom="column">
                  <wp:posOffset>1334135</wp:posOffset>
                </wp:positionH>
                <wp:positionV relativeFrom="paragraph">
                  <wp:posOffset>2381251</wp:posOffset>
                </wp:positionV>
                <wp:extent cx="600075" cy="247650"/>
                <wp:effectExtent l="0" t="114300" r="0" b="152400"/>
                <wp:wrapNone/>
                <wp:docPr id="12" name="Pfeil: nach recht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16223">
                          <a:off x="0" y="0"/>
                          <a:ext cx="600075" cy="2476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EDDCAD" id="Pfeil: nach rechts 12" o:spid="_x0000_s1026" type="#_x0000_t13" style="position:absolute;margin-left:105.05pt;margin-top:187.5pt;width:47.25pt;height:19.5pt;rotation:-2931400fd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" adj="17143" fillcolor="#5b9bd5 [3204]" strokecolor="#1f4d78 [1604]" strokeweight="1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604127" wp14:editId="1FB23CFA">
                <wp:simplePos x="0" y="0"/>
                <wp:positionH relativeFrom="column">
                  <wp:posOffset>3417570</wp:posOffset>
                </wp:positionH>
                <wp:positionV relativeFrom="paragraph">
                  <wp:posOffset>381000</wp:posOffset>
                </wp:positionV>
                <wp:extent cx="600075" cy="247650"/>
                <wp:effectExtent l="0" t="152400" r="0" b="114300"/>
                <wp:wrapNone/>
                <wp:docPr id="11" name="Pfeil: nach recht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236366">
                          <a:off x="0" y="0"/>
                          <a:ext cx="600075" cy="2476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5EB7F1" id="Pfeil: nach rechts 11" o:spid="_x0000_s1026" type="#_x0000_t13" style="position:absolute;margin-left:269.1pt;margin-top:30pt;width:47.25pt;height:19.5pt;rotation:8996308fd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" adj="17143" fillcolor="#5b9bd5 [3204]" strokecolor="#1f4d78 [1604]" strokeweight="1pt"/>
            </w:pict>
          </mc:Fallback>
        </mc:AlternateContent>
      </w:r>
      <w:r>
        <w:drawing>
          <wp:inline distT="0" distB="0" distL="0" distR="0" wp14:anchorId="123F0B2C" wp14:editId="38DEE7BE">
            <wp:extent cx="5760085" cy="2676525"/>
            <wp:effectExtent l="0" t="0" r="0" b="9525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93962" w14:textId="425C8E99" w:rsidR="002E57DC" w:rsidRDefault="002E57DC" w:rsidP="004F2BBA">
      <w:pPr>
        <w:spacing w:after="0"/>
        <w:rPr>
          <w:rFonts w:ascii="Comic Sans MS" w:hAnsi="Comic Sans MS" w:cstheme="minorBidi"/>
        </w:rPr>
      </w:pPr>
    </w:p>
    <w:p w14:paraId="73D763F0" w14:textId="77777777" w:rsidR="003B1C29" w:rsidRPr="004F2BBA" w:rsidRDefault="003B1C29" w:rsidP="004F2BBA">
      <w:pPr>
        <w:spacing w:after="0"/>
        <w:rPr>
          <w:rFonts w:ascii="Comic Sans MS" w:hAnsi="Comic Sans MS" w:cstheme="minorBidi"/>
        </w:rPr>
      </w:pPr>
    </w:p>
    <w:p w14:paraId="5A3AC8AA" w14:textId="77777777" w:rsidR="003B1C29" w:rsidRPr="00222E28" w:rsidRDefault="003B1C29" w:rsidP="003B1C29">
      <w:pPr>
        <w:pStyle w:val="Listenabsatz"/>
        <w:numPr>
          <w:ilvl w:val="0"/>
          <w:numId w:val="45"/>
        </w:numPr>
        <w:spacing w:after="0" w:line="360" w:lineRule="auto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¿Qué puedes ver?</w:t>
      </w:r>
    </w:p>
    <w:p w14:paraId="1C311839" w14:textId="77777777" w:rsidR="003B1C29" w:rsidRDefault="003B1C29" w:rsidP="003B1C29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27AFCDB" w14:textId="77777777" w:rsidR="003B1C29" w:rsidRDefault="003B1C29" w:rsidP="003B1C29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3430F3C" w14:textId="77777777" w:rsidR="003B1C29" w:rsidRDefault="003B1C29" w:rsidP="003B1C29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EAC5B0C" w14:textId="77777777" w:rsidR="003B1C29" w:rsidRDefault="003B1C29" w:rsidP="003B1C29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30F13E9" w14:textId="2921DEA8" w:rsidR="003B1C29" w:rsidRDefault="003B1C29" w:rsidP="003B1C29">
      <w:pPr>
        <w:spacing w:after="0"/>
        <w:ind w:firstLine="709"/>
        <w:rPr>
          <w:rFonts w:ascii="Comic Sans MS" w:hAnsi="Comic Sans MS" w:cstheme="minorBidi"/>
        </w:rPr>
      </w:pPr>
    </w:p>
    <w:p w14:paraId="13679F3D" w14:textId="77777777" w:rsidR="003B1C29" w:rsidRDefault="003B1C29" w:rsidP="003B1C29">
      <w:pPr>
        <w:spacing w:after="0"/>
        <w:ind w:firstLine="709"/>
        <w:rPr>
          <w:rFonts w:ascii="Comic Sans MS" w:hAnsi="Comic Sans MS" w:cstheme="minorBidi"/>
        </w:rPr>
      </w:pPr>
    </w:p>
    <w:p w14:paraId="047BA532" w14:textId="77777777" w:rsidR="003B1C29" w:rsidRDefault="003B1C29" w:rsidP="003B1C29">
      <w:pPr>
        <w:pStyle w:val="Listenabsatz"/>
        <w:numPr>
          <w:ilvl w:val="0"/>
          <w:numId w:val="45"/>
        </w:numPr>
        <w:spacing w:after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Vuelve a colocar el puntal y realiza la misma prueba.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Describe la diferencia:</w:t>
      </w:r>
    </w:p>
    <w:p w14:paraId="167D1096" w14:textId="77777777" w:rsidR="003B1C29" w:rsidRPr="00045E91" w:rsidRDefault="003B1C29" w:rsidP="003B1C29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6F1FE6B" w14:textId="77777777" w:rsidR="003B1C29" w:rsidRPr="00045E91" w:rsidRDefault="003B1C29" w:rsidP="003B1C29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CBA23FE" w14:textId="77777777" w:rsidR="003B1C29" w:rsidRPr="00045E91" w:rsidRDefault="003B1C29" w:rsidP="003B1C29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C0387F0" w14:textId="77777777" w:rsidR="003B1C29" w:rsidRPr="00045E91" w:rsidRDefault="003B1C29" w:rsidP="003B1C29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1DAC4BC" w14:textId="0148ABD6" w:rsidR="00EB3721" w:rsidRDefault="00EB3721" w:rsidP="00584A59">
      <w:pPr>
        <w:spacing w:after="0"/>
        <w:rPr>
          <w:rFonts w:ascii="Comic Sans MS" w:hAnsi="Comic Sans MS" w:cstheme="minorBidi"/>
        </w:rPr>
      </w:pPr>
    </w:p>
    <w:p w14:paraId="5BF4D275" w14:textId="680FB590" w:rsidR="003B1C29" w:rsidRDefault="003B1C29" w:rsidP="00584A59">
      <w:pPr>
        <w:spacing w:after="0"/>
        <w:rPr>
          <w:rFonts w:ascii="Comic Sans MS" w:hAnsi="Comic Sans MS" w:cstheme="minorBidi"/>
        </w:rPr>
      </w:pPr>
    </w:p>
    <w:p w14:paraId="3DB553B8" w14:textId="70597DBA" w:rsidR="003B1C29" w:rsidRDefault="003B1C29" w:rsidP="00584A59">
      <w:pPr>
        <w:spacing w:after="0"/>
        <w:rPr>
          <w:rFonts w:ascii="Comic Sans MS" w:hAnsi="Comic Sans MS" w:cstheme="minorBidi"/>
        </w:rPr>
      </w:pPr>
    </w:p>
    <w:p w14:paraId="34393824" w14:textId="122B8264" w:rsidR="003B1C29" w:rsidRDefault="003B1C29" w:rsidP="00584A59">
      <w:pPr>
        <w:spacing w:after="0"/>
        <w:rPr>
          <w:rFonts w:ascii="Comic Sans MS" w:hAnsi="Comic Sans MS" w:cstheme="minorBidi"/>
        </w:rPr>
      </w:pPr>
    </w:p>
    <w:p w14:paraId="04D30B76" w14:textId="43FF1E09" w:rsidR="00584A59" w:rsidRDefault="00584A59" w:rsidP="002E57DC">
      <w:pPr>
        <w:pStyle w:val="Listenabsatz"/>
        <w:numPr>
          <w:ilvl w:val="0"/>
          <w:numId w:val="43"/>
        </w:numPr>
        <w:spacing w:after="0"/>
        <w:ind w:left="567" w:hanging="56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¿Cuáles son las cargas que pueden actuar lateralmente sobre una casa?</w:t>
      </w:r>
    </w:p>
    <w:p w14:paraId="2D300E65" w14:textId="12D6F99A" w:rsidR="002234A0" w:rsidRDefault="002E57DC" w:rsidP="002E57DC">
      <w:pPr>
        <w:spacing w:before="120"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A57FCF9" w14:textId="0F991B28" w:rsid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EBF32FD" w14:textId="77777777" w:rsid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5C990E0" w14:textId="77777777" w:rsid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BA69DB0" w14:textId="77777777" w:rsidR="002E57DC" w:rsidRP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</w:p>
    <w:p w14:paraId="67BF6D37" w14:textId="487DCA3A" w:rsidR="002234A0" w:rsidRPr="002234A0" w:rsidRDefault="002234A0" w:rsidP="002E57DC">
      <w:pPr>
        <w:pStyle w:val="Listenabsatz"/>
        <w:numPr>
          <w:ilvl w:val="0"/>
          <w:numId w:val="43"/>
        </w:numPr>
        <w:spacing w:after="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¿Cuáles son las cargas que pueden actuar desde arriba sobre una casa?</w:t>
      </w:r>
    </w:p>
    <w:p w14:paraId="1B500C49" w14:textId="77777777" w:rsidR="002E57DC" w:rsidRPr="002E57DC" w:rsidRDefault="002E57DC" w:rsidP="002E57DC">
      <w:pPr>
        <w:spacing w:before="120"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8F41E30" w14:textId="77777777" w:rsidR="002E57DC" w:rsidRP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8371730" w14:textId="77777777" w:rsidR="002E57DC" w:rsidRP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59FC42B" w14:textId="77777777" w:rsid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59128A7" w14:textId="554281BD" w:rsidR="00EB3721" w:rsidRPr="00712C78" w:rsidRDefault="00EB3721" w:rsidP="002E57DC">
      <w:pPr>
        <w:spacing w:after="0"/>
        <w:rPr>
          <w:rFonts w:ascii="Comic Sans MS" w:hAnsi="Comic Sans MS" w:cstheme="minorBidi"/>
        </w:rPr>
      </w:pPr>
    </w:p>
    <w:sectPr w:rsidR="00EB3721" w:rsidRPr="00712C78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EF214" w14:textId="77777777" w:rsidR="00B01DE8" w:rsidRDefault="00B01DE8">
      <w:r>
        <w:separator/>
      </w:r>
    </w:p>
  </w:endnote>
  <w:endnote w:type="continuationSeparator" w:id="0">
    <w:p w14:paraId="0B4DA0C5" w14:textId="77777777" w:rsidR="00B01DE8" w:rsidRDefault="00B01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00EA8" w14:textId="77777777" w:rsidR="00B01DE8" w:rsidRDefault="00B01DE8">
      <w:r>
        <w:separator/>
      </w:r>
    </w:p>
  </w:footnote>
  <w:footnote w:type="continuationSeparator" w:id="0">
    <w:p w14:paraId="03104880" w14:textId="77777777" w:rsidR="00B01DE8" w:rsidRDefault="00B01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Material didáctico de estática </w:t>
    </w:r>
    <w:bookmarkEnd w:id="0"/>
    <w:r>
      <w:t xml:space="preserve">– Educación primaria</w:t>
    </w:r>
    <w:bookmarkEnd w:id="1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2E2BD1"/>
    <w:multiLevelType w:val="hybridMultilevel"/>
    <w:tmpl w:val="2B189210"/>
    <w:lvl w:ilvl="0" w:tplc="A7F01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656F1"/>
    <w:multiLevelType w:val="hybridMultilevel"/>
    <w:tmpl w:val="49245FB8"/>
    <w:lvl w:ilvl="0" w:tplc="3C34F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52000"/>
    <w:multiLevelType w:val="hybridMultilevel"/>
    <w:tmpl w:val="56B8432E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64A532D"/>
    <w:multiLevelType w:val="hybridMultilevel"/>
    <w:tmpl w:val="56B8432E"/>
    <w:lvl w:ilvl="0" w:tplc="4DB8FCB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D2B1C54"/>
    <w:multiLevelType w:val="hybridMultilevel"/>
    <w:tmpl w:val="CECE55CE"/>
    <w:lvl w:ilvl="0" w:tplc="86641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9756687">
    <w:abstractNumId w:val="24"/>
  </w:num>
  <w:num w:numId="2" w16cid:durableId="67777190">
    <w:abstractNumId w:val="10"/>
  </w:num>
  <w:num w:numId="3" w16cid:durableId="1005936893">
    <w:abstractNumId w:val="10"/>
  </w:num>
  <w:num w:numId="4" w16cid:durableId="189875330">
    <w:abstractNumId w:val="10"/>
  </w:num>
  <w:num w:numId="5" w16cid:durableId="28068387">
    <w:abstractNumId w:val="10"/>
  </w:num>
  <w:num w:numId="6" w16cid:durableId="514999108">
    <w:abstractNumId w:val="10"/>
  </w:num>
  <w:num w:numId="7" w16cid:durableId="1136338332">
    <w:abstractNumId w:val="10"/>
  </w:num>
  <w:num w:numId="8" w16cid:durableId="2110469254">
    <w:abstractNumId w:val="10"/>
  </w:num>
  <w:num w:numId="9" w16cid:durableId="368802249">
    <w:abstractNumId w:val="10"/>
  </w:num>
  <w:num w:numId="10" w16cid:durableId="1515875626">
    <w:abstractNumId w:val="10"/>
  </w:num>
  <w:num w:numId="11" w16cid:durableId="892619258">
    <w:abstractNumId w:val="13"/>
  </w:num>
  <w:num w:numId="12" w16cid:durableId="1959095406">
    <w:abstractNumId w:val="30"/>
  </w:num>
  <w:num w:numId="13" w16cid:durableId="2132891930">
    <w:abstractNumId w:val="12"/>
  </w:num>
  <w:num w:numId="14" w16cid:durableId="1488672072">
    <w:abstractNumId w:val="36"/>
  </w:num>
  <w:num w:numId="15" w16cid:durableId="1166480153">
    <w:abstractNumId w:val="17"/>
  </w:num>
  <w:num w:numId="16" w16cid:durableId="24911495">
    <w:abstractNumId w:val="15"/>
  </w:num>
  <w:num w:numId="17" w16cid:durableId="1771121059">
    <w:abstractNumId w:val="16"/>
  </w:num>
  <w:num w:numId="18" w16cid:durableId="1351490823">
    <w:abstractNumId w:val="18"/>
  </w:num>
  <w:num w:numId="19" w16cid:durableId="1585068353">
    <w:abstractNumId w:val="33"/>
  </w:num>
  <w:num w:numId="20" w16cid:durableId="958805458">
    <w:abstractNumId w:val="27"/>
  </w:num>
  <w:num w:numId="21" w16cid:durableId="182668808">
    <w:abstractNumId w:val="26"/>
  </w:num>
  <w:num w:numId="22" w16cid:durableId="2125416987">
    <w:abstractNumId w:val="19"/>
  </w:num>
  <w:num w:numId="23" w16cid:durableId="2105371136">
    <w:abstractNumId w:val="21"/>
  </w:num>
  <w:num w:numId="24" w16cid:durableId="357126753">
    <w:abstractNumId w:val="20"/>
  </w:num>
  <w:num w:numId="25" w16cid:durableId="456292045">
    <w:abstractNumId w:val="25"/>
  </w:num>
  <w:num w:numId="26" w16cid:durableId="1909607115">
    <w:abstractNumId w:val="32"/>
  </w:num>
  <w:num w:numId="27" w16cid:durableId="330106630">
    <w:abstractNumId w:val="9"/>
  </w:num>
  <w:num w:numId="28" w16cid:durableId="1765030820">
    <w:abstractNumId w:val="7"/>
  </w:num>
  <w:num w:numId="29" w16cid:durableId="1017464120">
    <w:abstractNumId w:val="6"/>
  </w:num>
  <w:num w:numId="30" w16cid:durableId="357705844">
    <w:abstractNumId w:val="5"/>
  </w:num>
  <w:num w:numId="31" w16cid:durableId="655376309">
    <w:abstractNumId w:val="4"/>
  </w:num>
  <w:num w:numId="32" w16cid:durableId="51077693">
    <w:abstractNumId w:val="8"/>
  </w:num>
  <w:num w:numId="33" w16cid:durableId="961619265">
    <w:abstractNumId w:val="3"/>
  </w:num>
  <w:num w:numId="34" w16cid:durableId="620839253">
    <w:abstractNumId w:val="2"/>
  </w:num>
  <w:num w:numId="35" w16cid:durableId="968975313">
    <w:abstractNumId w:val="1"/>
  </w:num>
  <w:num w:numId="36" w16cid:durableId="707725375">
    <w:abstractNumId w:val="0"/>
  </w:num>
  <w:num w:numId="37" w16cid:durableId="484049927">
    <w:abstractNumId w:val="11"/>
  </w:num>
  <w:num w:numId="38" w16cid:durableId="909079125">
    <w:abstractNumId w:val="22"/>
  </w:num>
  <w:num w:numId="39" w16cid:durableId="2057460497">
    <w:abstractNumId w:val="28"/>
  </w:num>
  <w:num w:numId="40" w16cid:durableId="373041066">
    <w:abstractNumId w:val="31"/>
  </w:num>
  <w:num w:numId="41" w16cid:durableId="2056622">
    <w:abstractNumId w:val="14"/>
  </w:num>
  <w:num w:numId="42" w16cid:durableId="906260354">
    <w:abstractNumId w:val="35"/>
  </w:num>
  <w:num w:numId="43" w16cid:durableId="3484247">
    <w:abstractNumId w:val="23"/>
  </w:num>
  <w:num w:numId="44" w16cid:durableId="1604454167">
    <w:abstractNumId w:val="34"/>
  </w:num>
  <w:num w:numId="45" w16cid:durableId="70272246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7F4A"/>
    <w:rsid w:val="00015DCF"/>
    <w:rsid w:val="000173AE"/>
    <w:rsid w:val="00022F11"/>
    <w:rsid w:val="0002512F"/>
    <w:rsid w:val="000331E4"/>
    <w:rsid w:val="0003721F"/>
    <w:rsid w:val="00045E91"/>
    <w:rsid w:val="0004739D"/>
    <w:rsid w:val="00047CC3"/>
    <w:rsid w:val="00051787"/>
    <w:rsid w:val="0005193D"/>
    <w:rsid w:val="00051BD7"/>
    <w:rsid w:val="000656BD"/>
    <w:rsid w:val="000722C8"/>
    <w:rsid w:val="000740A7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3BEA"/>
    <w:rsid w:val="000C0C66"/>
    <w:rsid w:val="000D0BC4"/>
    <w:rsid w:val="000D3717"/>
    <w:rsid w:val="000D3C82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3179"/>
    <w:rsid w:val="00144513"/>
    <w:rsid w:val="0014583C"/>
    <w:rsid w:val="00150FB2"/>
    <w:rsid w:val="00151176"/>
    <w:rsid w:val="001535D9"/>
    <w:rsid w:val="00163927"/>
    <w:rsid w:val="00165F39"/>
    <w:rsid w:val="0017270F"/>
    <w:rsid w:val="0017296D"/>
    <w:rsid w:val="00173986"/>
    <w:rsid w:val="00190988"/>
    <w:rsid w:val="0019251C"/>
    <w:rsid w:val="00195161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4A0C"/>
    <w:rsid w:val="001D1C2A"/>
    <w:rsid w:val="001D5676"/>
    <w:rsid w:val="001D69C8"/>
    <w:rsid w:val="001E0029"/>
    <w:rsid w:val="001E2445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22E28"/>
    <w:rsid w:val="002234A0"/>
    <w:rsid w:val="00223C73"/>
    <w:rsid w:val="00224579"/>
    <w:rsid w:val="002323C1"/>
    <w:rsid w:val="002406B5"/>
    <w:rsid w:val="00241577"/>
    <w:rsid w:val="00247250"/>
    <w:rsid w:val="002500F5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B28C9"/>
    <w:rsid w:val="002C2C32"/>
    <w:rsid w:val="002C2D32"/>
    <w:rsid w:val="002C5ABD"/>
    <w:rsid w:val="002C6297"/>
    <w:rsid w:val="002C645A"/>
    <w:rsid w:val="002D3AB9"/>
    <w:rsid w:val="002D3EE9"/>
    <w:rsid w:val="002E1AAA"/>
    <w:rsid w:val="002E2B0B"/>
    <w:rsid w:val="002E57DC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2A70"/>
    <w:rsid w:val="00323B3E"/>
    <w:rsid w:val="00323C22"/>
    <w:rsid w:val="00323D2C"/>
    <w:rsid w:val="00341FA6"/>
    <w:rsid w:val="00342916"/>
    <w:rsid w:val="00347918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1C29"/>
    <w:rsid w:val="003C0D47"/>
    <w:rsid w:val="003C1EF0"/>
    <w:rsid w:val="003C382C"/>
    <w:rsid w:val="003D0688"/>
    <w:rsid w:val="003D3528"/>
    <w:rsid w:val="003D3779"/>
    <w:rsid w:val="003D478D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B161D"/>
    <w:rsid w:val="004B4FD0"/>
    <w:rsid w:val="004B754D"/>
    <w:rsid w:val="004B7983"/>
    <w:rsid w:val="004C138F"/>
    <w:rsid w:val="004C5167"/>
    <w:rsid w:val="004C607D"/>
    <w:rsid w:val="004D0C30"/>
    <w:rsid w:val="004D1CF1"/>
    <w:rsid w:val="004D2ABB"/>
    <w:rsid w:val="004D2E5B"/>
    <w:rsid w:val="004D5672"/>
    <w:rsid w:val="004D626A"/>
    <w:rsid w:val="004D713B"/>
    <w:rsid w:val="004D7E80"/>
    <w:rsid w:val="004E2EEA"/>
    <w:rsid w:val="004E3769"/>
    <w:rsid w:val="004F2BBA"/>
    <w:rsid w:val="004F6D89"/>
    <w:rsid w:val="004F7A0B"/>
    <w:rsid w:val="00503BD5"/>
    <w:rsid w:val="00514710"/>
    <w:rsid w:val="0053689F"/>
    <w:rsid w:val="005420BE"/>
    <w:rsid w:val="00543BE7"/>
    <w:rsid w:val="00543C89"/>
    <w:rsid w:val="00564CEB"/>
    <w:rsid w:val="00565A35"/>
    <w:rsid w:val="00571649"/>
    <w:rsid w:val="00573ACB"/>
    <w:rsid w:val="00576668"/>
    <w:rsid w:val="005771A4"/>
    <w:rsid w:val="00584A59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697B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1770"/>
    <w:rsid w:val="007121F6"/>
    <w:rsid w:val="00712BE5"/>
    <w:rsid w:val="00712C78"/>
    <w:rsid w:val="00713BC0"/>
    <w:rsid w:val="007155CD"/>
    <w:rsid w:val="00716839"/>
    <w:rsid w:val="00720ADF"/>
    <w:rsid w:val="00723191"/>
    <w:rsid w:val="007277CB"/>
    <w:rsid w:val="00730B72"/>
    <w:rsid w:val="007326D0"/>
    <w:rsid w:val="00732E91"/>
    <w:rsid w:val="0073494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67C85"/>
    <w:rsid w:val="00767CA2"/>
    <w:rsid w:val="0077170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375A8"/>
    <w:rsid w:val="00842A30"/>
    <w:rsid w:val="0084523A"/>
    <w:rsid w:val="00845D86"/>
    <w:rsid w:val="00845F6A"/>
    <w:rsid w:val="00846480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3506"/>
    <w:rsid w:val="00883AA6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6FBF"/>
    <w:rsid w:val="00937B5D"/>
    <w:rsid w:val="00942F32"/>
    <w:rsid w:val="00945F8D"/>
    <w:rsid w:val="00946EE1"/>
    <w:rsid w:val="00951A70"/>
    <w:rsid w:val="00952B09"/>
    <w:rsid w:val="00964892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A06"/>
    <w:rsid w:val="009A4747"/>
    <w:rsid w:val="009A6161"/>
    <w:rsid w:val="009A79E9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55EA"/>
    <w:rsid w:val="009E6D4A"/>
    <w:rsid w:val="009F0679"/>
    <w:rsid w:val="009F143F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26622"/>
    <w:rsid w:val="00A304DD"/>
    <w:rsid w:val="00A33BF2"/>
    <w:rsid w:val="00A3676D"/>
    <w:rsid w:val="00A37375"/>
    <w:rsid w:val="00A42F13"/>
    <w:rsid w:val="00A50733"/>
    <w:rsid w:val="00A53240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7E99"/>
    <w:rsid w:val="00AA0B2B"/>
    <w:rsid w:val="00AA1A82"/>
    <w:rsid w:val="00AA3870"/>
    <w:rsid w:val="00AB189E"/>
    <w:rsid w:val="00AB728A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350F"/>
    <w:rsid w:val="00AE70E5"/>
    <w:rsid w:val="00AE7717"/>
    <w:rsid w:val="00AF1AA7"/>
    <w:rsid w:val="00AF1FD5"/>
    <w:rsid w:val="00AF3FBE"/>
    <w:rsid w:val="00AF649B"/>
    <w:rsid w:val="00B003D5"/>
    <w:rsid w:val="00B01DE8"/>
    <w:rsid w:val="00B07DDD"/>
    <w:rsid w:val="00B101CA"/>
    <w:rsid w:val="00B13727"/>
    <w:rsid w:val="00B162CF"/>
    <w:rsid w:val="00B22634"/>
    <w:rsid w:val="00B22DCD"/>
    <w:rsid w:val="00B27E9E"/>
    <w:rsid w:val="00B3182D"/>
    <w:rsid w:val="00B344E0"/>
    <w:rsid w:val="00B35245"/>
    <w:rsid w:val="00B3559F"/>
    <w:rsid w:val="00B44FB8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95F95"/>
    <w:rsid w:val="00BB0419"/>
    <w:rsid w:val="00BB0462"/>
    <w:rsid w:val="00BB3A6C"/>
    <w:rsid w:val="00BC2B50"/>
    <w:rsid w:val="00BC42E6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0970"/>
    <w:rsid w:val="00C32791"/>
    <w:rsid w:val="00C33987"/>
    <w:rsid w:val="00C35FA3"/>
    <w:rsid w:val="00C43AB6"/>
    <w:rsid w:val="00C47668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34E"/>
    <w:rsid w:val="00C77468"/>
    <w:rsid w:val="00C85E15"/>
    <w:rsid w:val="00C87168"/>
    <w:rsid w:val="00C917E8"/>
    <w:rsid w:val="00C91C29"/>
    <w:rsid w:val="00C923B1"/>
    <w:rsid w:val="00C92B65"/>
    <w:rsid w:val="00CA31C2"/>
    <w:rsid w:val="00CA34F3"/>
    <w:rsid w:val="00CB1280"/>
    <w:rsid w:val="00CB28D8"/>
    <w:rsid w:val="00CB38F5"/>
    <w:rsid w:val="00CB7495"/>
    <w:rsid w:val="00CC0087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0ED"/>
    <w:rsid w:val="00D6676D"/>
    <w:rsid w:val="00D668D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0616"/>
    <w:rsid w:val="00DD3EDD"/>
    <w:rsid w:val="00DD537C"/>
    <w:rsid w:val="00DE2CE3"/>
    <w:rsid w:val="00DE6379"/>
    <w:rsid w:val="00DE69CA"/>
    <w:rsid w:val="00DF11EF"/>
    <w:rsid w:val="00DF3E6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3117A"/>
    <w:rsid w:val="00E43C39"/>
    <w:rsid w:val="00E50910"/>
    <w:rsid w:val="00E5237B"/>
    <w:rsid w:val="00E536A3"/>
    <w:rsid w:val="00E5587F"/>
    <w:rsid w:val="00E56803"/>
    <w:rsid w:val="00E622B9"/>
    <w:rsid w:val="00E72F37"/>
    <w:rsid w:val="00E7622D"/>
    <w:rsid w:val="00E81DF1"/>
    <w:rsid w:val="00E82014"/>
    <w:rsid w:val="00E8260F"/>
    <w:rsid w:val="00E82918"/>
    <w:rsid w:val="00E8709C"/>
    <w:rsid w:val="00E96821"/>
    <w:rsid w:val="00EA192A"/>
    <w:rsid w:val="00EA3AD3"/>
    <w:rsid w:val="00EA7454"/>
    <w:rsid w:val="00EB2ECD"/>
    <w:rsid w:val="00EB3721"/>
    <w:rsid w:val="00EB5CCE"/>
    <w:rsid w:val="00EC0F53"/>
    <w:rsid w:val="00EC1DCF"/>
    <w:rsid w:val="00ED36FC"/>
    <w:rsid w:val="00EE0456"/>
    <w:rsid w:val="00EE193C"/>
    <w:rsid w:val="00EE1F4E"/>
    <w:rsid w:val="00EE586D"/>
    <w:rsid w:val="00EE5CB5"/>
    <w:rsid w:val="00EF323F"/>
    <w:rsid w:val="00EF6673"/>
    <w:rsid w:val="00EF7D3D"/>
    <w:rsid w:val="00F11CD2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46061"/>
    <w:rsid w:val="00F55307"/>
    <w:rsid w:val="00F55FDE"/>
    <w:rsid w:val="00F57954"/>
    <w:rsid w:val="00F57F02"/>
    <w:rsid w:val="00F62E7D"/>
    <w:rsid w:val="00F64A14"/>
    <w:rsid w:val="00F66B5F"/>
    <w:rsid w:val="00F67C48"/>
    <w:rsid w:val="00F70A51"/>
    <w:rsid w:val="00F7267E"/>
    <w:rsid w:val="00F73457"/>
    <w:rsid w:val="00F7716E"/>
    <w:rsid w:val="00F8430D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7B3A"/>
    <w:rsid w:val="00FE503B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9F143F"/>
    <w:pPr>
      <w:keepNext/>
      <w:keepLines/>
      <w:spacing w:after="480"/>
      <w:jc w:val="left"/>
      <w:outlineLvl w:val="0"/>
    </w:pPr>
    <w:rPr>
      <w:rFonts w:ascii="Comic Sans MS" w:hAnsi="Comic Sans MS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9F143F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Kommentarzeichen">
    <w:name w:val="annotation reference"/>
    <w:basedOn w:val="Absatz-Standardschriftart"/>
    <w:rsid w:val="0057164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71649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71649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716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71649"/>
    <w:rPr>
      <w:b/>
      <w:bCs/>
    </w:rPr>
  </w:style>
  <w:style w:type="paragraph" w:styleId="berarbeitung">
    <w:name w:val="Revision"/>
    <w:hidden/>
    <w:uiPriority w:val="99"/>
    <w:semiHidden/>
    <w:rsid w:val="009F143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FFA74B-6571-4E46-BA29-44C2AFBDB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5</Pages>
  <Words>384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3621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3</cp:revision>
  <cp:lastPrinted>2021-08-19T17:10:00Z</cp:lastPrinted>
  <dcterms:created xsi:type="dcterms:W3CDTF">2022-07-19T09:47:00Z</dcterms:created>
  <dcterms:modified xsi:type="dcterms:W3CDTF">2022-07-19T10:08:00Z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