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747D4BE0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1DB1651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6</w:t>
      </w:r>
    </w:p>
    <w:p w14:paraId="0B387BDB" w14:textId="4532C905" w:rsidR="001A19B4" w:rsidRDefault="00711770" w:rsidP="00311056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Cadeira</w:t>
      </w:r>
    </w:p>
    <w:p w14:paraId="3311C4A6" w14:textId="6587BA9C" w:rsidR="009D28FC" w:rsidRPr="00921920" w:rsidRDefault="00311056" w:rsidP="009D28FC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Você sempre pensa em </w:t>
      </w:r>
      <w:r>
        <w:rPr>
          <w:b/>
          <w:rFonts w:ascii="Comic Sans MS" w:hAnsi="Comic Sans MS"/>
        </w:rPr>
        <w:t xml:space="preserve">estática</w:t>
      </w:r>
      <w:r>
        <w:rPr>
          <w:rFonts w:ascii="Comic Sans MS" w:hAnsi="Comic Sans MS"/>
        </w:rPr>
        <w:t xml:space="preserve"> quando algo deve ser </w:t>
      </w:r>
      <w:r>
        <w:rPr>
          <w:b/>
          <w:rFonts w:ascii="Comic Sans MS" w:hAnsi="Comic Sans MS"/>
        </w:rPr>
        <w:t xml:space="preserve">estável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a estabilidade não é a única razão.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é mostrado pelo exemplo com uma cadeira:</w:t>
      </w:r>
    </w:p>
    <w:p w14:paraId="3513BCA2" w14:textId="106233EC" w:rsidR="009D28FC" w:rsidRDefault="00C11630" w:rsidP="00C11630">
      <w:pPr>
        <w:pStyle w:val="Abstract"/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0E8ABE5B" wp14:editId="0833DCE5">
            <wp:extent cx="1990725" cy="2209800"/>
            <wp:effectExtent l="0" t="0" r="952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2498" r="22941" b="17103"/>
                    <a:stretch/>
                  </pic:blipFill>
                  <pic:spPr bwMode="auto">
                    <a:xfrm>
                      <a:off x="0" y="0"/>
                      <a:ext cx="1990725" cy="220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7F9086A2" wp14:editId="1602F1C1">
            <wp:extent cx="2152650" cy="2266950"/>
            <wp:effectExtent l="0" t="0" r="0" b="0"/>
            <wp:docPr id="6" name="Grafik 6" descr="Ein Bild, das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Kran enthält.&#10;&#10;Automatisch generierte Beschreibung"/>
                    <pic:cNvPicPr/>
                  </pic:nvPicPr>
                  <pic:blipFill rotWithShape="1">
                    <a:blip r:embed="rId11"/>
                    <a:srcRect l="42663" t="-48" r="19965" b="15008"/>
                    <a:stretch/>
                  </pic:blipFill>
                  <pic:spPr bwMode="auto">
                    <a:xfrm>
                      <a:off x="0" y="0"/>
                      <a:ext cx="2152650" cy="2266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5141B9" w14:textId="269FF17F" w:rsidR="009D33A6" w:rsidRDefault="009D33A6" w:rsidP="009D33A6">
      <w:pPr>
        <w:pStyle w:val="Listenabsatz"/>
        <w:numPr>
          <w:ilvl w:val="0"/>
          <w:numId w:val="42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Se apenas a estabilidade for necessária, você poderia simplesmente fazer uma cadeira feita de concreto.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Quais são as desvantagens de uma cadeira feita de concreto?</w:t>
      </w:r>
      <w:r>
        <w:rPr>
          <w:rFonts w:ascii="Comic Sans MS" w:hAnsi="Comic Sans MS"/>
        </w:rPr>
        <w:br/>
      </w:r>
    </w:p>
    <w:p w14:paraId="2575460F" w14:textId="2746D1B1" w:rsidR="009D33A6" w:rsidRDefault="009D33A6" w:rsidP="009D33A6">
      <w:pPr>
        <w:pStyle w:val="Listenabsatz"/>
        <w:spacing w:before="480"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3B7B08" w14:textId="5A94EDE2" w:rsidR="009D33A6" w:rsidRDefault="009D33A6" w:rsidP="009D33A6">
      <w:pPr>
        <w:pStyle w:val="Listenabsatz"/>
        <w:spacing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F391AF7" w14:textId="346375EF" w:rsidR="009D33A6" w:rsidRDefault="009D33A6" w:rsidP="009D33A6">
      <w:pPr>
        <w:pStyle w:val="Listenabsatz"/>
        <w:spacing w:line="360" w:lineRule="auto"/>
        <w:ind w:left="0"/>
        <w:rPr>
          <w:rFonts w:ascii="Comic Sans MS" w:hAnsi="Comic Sans MS"/>
        </w:rPr>
      </w:pPr>
    </w:p>
    <w:p w14:paraId="4FEE9BC2" w14:textId="2BAAAB51" w:rsidR="007A7500" w:rsidRPr="00D660ED" w:rsidRDefault="009D33A6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71C696C8" w14:textId="1719C13F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Projete a cadeira de acordo com as instruções de construção</w:t>
      </w:r>
    </w:p>
    <w:p w14:paraId="5DB2CA0A" w14:textId="22A389C6" w:rsidR="00723F91" w:rsidRPr="00564CEB" w:rsidRDefault="001A6DD6" w:rsidP="001A6D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6E93D5B" wp14:editId="6CE3B063">
            <wp:extent cx="1344930" cy="1524000"/>
            <wp:effectExtent l="0" t="0" r="7620" b="0"/>
            <wp:docPr id="7" name="Grafik 7" descr="Ein Bild, das Werkzeug, Fräs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Werkzeug, Fräse enthält.&#10;&#10;Automatisch generierte Beschreibu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10" t="2859" r="26579" b="17818"/>
                    <a:stretch/>
                  </pic:blipFill>
                  <pic:spPr bwMode="auto">
                    <a:xfrm>
                      <a:off x="0" y="0"/>
                      <a:ext cx="1344930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6E2FC88D" w:rsidR="00564CEB" w:rsidRPr="00EA192A" w:rsidRDefault="00564CEB" w:rsidP="006E5905">
      <w:pPr>
        <w:rPr>
          <w:rFonts w:ascii="Comic Sans MS" w:hAnsi="Comic Sans MS" w:cstheme="minorBidi"/>
        </w:rPr>
      </w:pPr>
    </w:p>
    <w:p w14:paraId="3192D38C" w14:textId="28F93EA1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1422834B" w14:textId="0D70251B" w:rsidR="00EA192A" w:rsidRDefault="00B86C14" w:rsidP="006E5905">
      <w:pPr>
        <w:pStyle w:val="Listenabsatz"/>
        <w:numPr>
          <w:ilvl w:val="0"/>
          <w:numId w:val="41"/>
        </w:numPr>
        <w:spacing w:after="24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cadeira das instruções de construção consegue descrever exatamente a mesma forma da "cadeira de concreto" da tarefa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Mencione as vantagens da "cadeira leve".</w:t>
      </w:r>
    </w:p>
    <w:p w14:paraId="2EF49057" w14:textId="2FE9A48B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EEEEC11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EE339FE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82B3D9F" w14:textId="77777777" w:rsidR="006E5905" w:rsidRDefault="006E5905" w:rsidP="006E5905">
      <w:pPr>
        <w:pStyle w:val="Listenabsatz"/>
        <w:ind w:left="567"/>
        <w:rPr>
          <w:rFonts w:ascii="Comic Sans MS" w:hAnsi="Comic Sans MS" w:cstheme="minorBidi"/>
        </w:rPr>
      </w:pPr>
    </w:p>
    <w:p w14:paraId="12B28F81" w14:textId="2D98B6A4" w:rsidR="00D6581C" w:rsidRDefault="006E5905" w:rsidP="006E5905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Mencione 3 funções que uma cadeira deve executar e verifique se o modelo realmente cumpre essas funções.</w:t>
      </w:r>
    </w:p>
    <w:p w14:paraId="4FD9582F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18DA84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83D2D2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BC4BE16" w14:textId="1D1C66EB" w:rsidR="00EA192A" w:rsidRPr="0066540F" w:rsidRDefault="00EA192A" w:rsidP="0066540F">
      <w:pPr>
        <w:rPr>
          <w:rFonts w:ascii="Comic Sans MS" w:hAnsi="Comic Sans MS" w:cstheme="minorBidi"/>
        </w:rPr>
      </w:pPr>
    </w:p>
    <w:p w14:paraId="302E3F63" w14:textId="2B6D913F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57ECF322" w14:textId="3B408FE5" w:rsidR="00E46CDF" w:rsidRDefault="00536BC1" w:rsidP="00E46CDF">
      <w:pPr>
        <w:pStyle w:val="Listenabsatz"/>
        <w:ind w:left="0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Pense em quais melhorias podem haver e teste se você pode implementá-las com as peças que estão disponíveis para você:</w:t>
      </w:r>
    </w:p>
    <w:p w14:paraId="0F73666E" w14:textId="0BBFB632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92D459A" w14:textId="4D47BB3C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B5EB0C6" w14:textId="569BB349" w:rsidR="008F1EBB" w:rsidRPr="00EA192A" w:rsidRDefault="008A4DBB" w:rsidP="0067457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544D" w14:textId="77777777" w:rsidR="000B4417" w:rsidRDefault="000B4417">
      <w:r>
        <w:separator/>
      </w:r>
    </w:p>
  </w:endnote>
  <w:endnote w:type="continuationSeparator" w:id="0">
    <w:p w14:paraId="4E93A4EE" w14:textId="77777777" w:rsidR="000B4417" w:rsidRDefault="000B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3C41A" w14:textId="77777777" w:rsidR="000B4417" w:rsidRDefault="000B4417">
      <w:r>
        <w:separator/>
      </w:r>
    </w:p>
  </w:footnote>
  <w:footnote w:type="continuationSeparator" w:id="0">
    <w:p w14:paraId="381F4032" w14:textId="77777777" w:rsidR="000B4417" w:rsidRDefault="000B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Estática do Conjunto de Classe </w:t>
    </w:r>
    <w:bookmarkEnd w:id="0"/>
    <w:r>
      <w:t xml:space="preserve">– Nível Primário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F0B45"/>
    <w:multiLevelType w:val="hybridMultilevel"/>
    <w:tmpl w:val="298C4856"/>
    <w:lvl w:ilvl="0" w:tplc="45CC2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EA73A2"/>
    <w:multiLevelType w:val="hybridMultilevel"/>
    <w:tmpl w:val="AEFA48C0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1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0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9"/>
  </w:num>
  <w:num w:numId="41" w16cid:durableId="46035295">
    <w:abstractNumId w:val="28"/>
  </w:num>
  <w:num w:numId="42" w16cid:durableId="451094849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417"/>
    <w:rsid w:val="000C0C66"/>
    <w:rsid w:val="000C613F"/>
    <w:rsid w:val="000C68AC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733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19B4"/>
    <w:rsid w:val="001A1A50"/>
    <w:rsid w:val="001A4424"/>
    <w:rsid w:val="001A449E"/>
    <w:rsid w:val="001A4BE3"/>
    <w:rsid w:val="001A684F"/>
    <w:rsid w:val="001A6DD6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3E71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056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B0A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36BC1"/>
    <w:rsid w:val="005420BE"/>
    <w:rsid w:val="00543BE7"/>
    <w:rsid w:val="00543C89"/>
    <w:rsid w:val="005643BF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E650A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4250"/>
    <w:rsid w:val="00631B87"/>
    <w:rsid w:val="00632C08"/>
    <w:rsid w:val="00633EF6"/>
    <w:rsid w:val="00643E62"/>
    <w:rsid w:val="00647433"/>
    <w:rsid w:val="006501CF"/>
    <w:rsid w:val="00653130"/>
    <w:rsid w:val="00660839"/>
    <w:rsid w:val="006618BE"/>
    <w:rsid w:val="006649E7"/>
    <w:rsid w:val="0066540F"/>
    <w:rsid w:val="006705D1"/>
    <w:rsid w:val="006722E7"/>
    <w:rsid w:val="006735F3"/>
    <w:rsid w:val="00674571"/>
    <w:rsid w:val="00694B51"/>
    <w:rsid w:val="006A32D0"/>
    <w:rsid w:val="006A42A6"/>
    <w:rsid w:val="006B004C"/>
    <w:rsid w:val="006B181A"/>
    <w:rsid w:val="006B5425"/>
    <w:rsid w:val="006C14DA"/>
    <w:rsid w:val="006C41F8"/>
    <w:rsid w:val="006E3468"/>
    <w:rsid w:val="006E5040"/>
    <w:rsid w:val="006E5905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3BC0"/>
    <w:rsid w:val="007155CD"/>
    <w:rsid w:val="00716839"/>
    <w:rsid w:val="00723191"/>
    <w:rsid w:val="00723F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0504"/>
    <w:rsid w:val="00871348"/>
    <w:rsid w:val="00885273"/>
    <w:rsid w:val="008908EB"/>
    <w:rsid w:val="00893D00"/>
    <w:rsid w:val="008963B8"/>
    <w:rsid w:val="008A4DB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920"/>
    <w:rsid w:val="00925E4F"/>
    <w:rsid w:val="0093224F"/>
    <w:rsid w:val="0093631B"/>
    <w:rsid w:val="00937B5D"/>
    <w:rsid w:val="00942F32"/>
    <w:rsid w:val="00945F8D"/>
    <w:rsid w:val="00946EE1"/>
    <w:rsid w:val="00952B09"/>
    <w:rsid w:val="00965E72"/>
    <w:rsid w:val="009769E1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28FC"/>
    <w:rsid w:val="009D33A6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39B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46EE"/>
    <w:rsid w:val="00B27E9E"/>
    <w:rsid w:val="00B3182D"/>
    <w:rsid w:val="00B344E0"/>
    <w:rsid w:val="00B3559F"/>
    <w:rsid w:val="00B40BC2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6C14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30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4098"/>
    <w:rsid w:val="00C76238"/>
    <w:rsid w:val="00C76E8D"/>
    <w:rsid w:val="00C7734E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877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581C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6CDF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68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77539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41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03E64FC-538C-4F5B-BF3D-EE5E5B5C8EAF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147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1526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45</cp:revision>
  <cp:lastPrinted>2021-08-19T17:10:00Z</cp:lastPrinted>
  <dcterms:created xsi:type="dcterms:W3CDTF">2021-09-13T08:00:00Z</dcterms:created>
  <dcterms:modified xsi:type="dcterms:W3CDTF">2022-07-15T13:09:00Z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