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EC76BE1" w:rsidR="00DD537C" w:rsidRPr="009F143F" w:rsidRDefault="00856971" w:rsidP="009F143F">
      <w:pPr>
        <w:pStyle w:val="berschrift1"/>
      </w:pPr>
      <w:r>
        <w:t xml:space="preserve">Modelo 7</w:t>
      </w:r>
    </w:p>
    <w:p w14:paraId="07833756" w14:textId="6BC01C73" w:rsidR="004B4FD0" w:rsidRDefault="00571649" w:rsidP="009F143F">
      <w:pPr>
        <w:pStyle w:val="berschrift1"/>
      </w:pPr>
      <w:r>
        <w:t xml:space="preserve">Casa em enxaimel</w:t>
      </w:r>
    </w:p>
    <w:p w14:paraId="62FC222B" w14:textId="1FE96A5D" w:rsidR="003D3528" w:rsidRPr="00D668DD" w:rsidRDefault="004D0C30" w:rsidP="00AA0B2B">
      <w:pPr>
        <w:pStyle w:val="Autor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Há casas que não são construídas com paredes de pedras ou concreto, mas de aço - por exemplo, grandes salas de fábrica ou pequenas casas de jardim.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Muitas vezes eles têm uma estrutura simples que torna a casa estável e apenas finas paredes metálicas de folhas que dificilmente desempenham um papel na estabilidade da casa.</w:t>
      </w:r>
    </w:p>
    <w:p w14:paraId="1603E980" w14:textId="075E36BE" w:rsidR="00720ADF" w:rsidRPr="00D668DD" w:rsidRDefault="00720ADF" w:rsidP="00720ADF">
      <w:pPr>
        <w:pStyle w:val="Abstract"/>
        <w:rPr>
          <w:i w:val="0"/>
          <w:iCs/>
          <w:rFonts w:ascii="Comic Sans MS" w:hAnsi="Comic Sans MS"/>
        </w:rPr>
      </w:pPr>
      <w:r>
        <w:rPr>
          <w:i w:val="0"/>
          <w:rFonts w:ascii="Comic Sans MS" w:hAnsi="Comic Sans MS"/>
        </w:rPr>
        <w:t xml:space="preserve">A estrutura que torna uma casa estável também é chamada de estrutura de suporte.</w:t>
      </w:r>
      <w:r>
        <w:rPr>
          <w:i w:val="0"/>
          <w:rFonts w:ascii="Comic Sans MS" w:hAnsi="Comic Sans MS"/>
        </w:rPr>
        <w:t xml:space="preserve"> </w:t>
      </w:r>
      <w:r>
        <w:rPr>
          <w:i w:val="0"/>
          <w:rFonts w:ascii="Comic Sans MS" w:hAnsi="Comic Sans MS"/>
        </w:rPr>
        <w:t xml:space="preserve">Muitas vezes consiste em hastes conectadas conjuntamente aos outros suportes em suas extremidades, de modo que formam uma gaiola: isso é então chamado de "estrutura espacial".</w:t>
      </w:r>
      <w:r>
        <w:rPr>
          <w:i w:val="0"/>
          <w:rFonts w:ascii="Comic Sans MS" w:hAnsi="Comic Sans MS"/>
        </w:rPr>
        <w:t xml:space="preserve"> </w:t>
      </w:r>
      <w:r>
        <w:rPr>
          <w:i w:val="0"/>
          <w:rFonts w:ascii="Comic Sans MS" w:hAnsi="Comic Sans MS"/>
        </w:rPr>
        <w:t xml:space="preserve">Nas casas, muitas vezes é composta de "casas planas de enxaimel" – a tarefa "A Casa do Papai Noel" é uma dessas.</w:t>
      </w:r>
      <w:r>
        <w:rPr>
          <w:i w:val="0"/>
          <w:rFonts w:ascii="Comic Sans MS" w:hAnsi="Comic Sans MS"/>
        </w:rPr>
        <w:t xml:space="preserve"> </w:t>
      </w:r>
      <w:r>
        <w:rPr>
          <w:i w:val="0"/>
          <w:rFonts w:ascii="Comic Sans MS" w:hAnsi="Comic Sans MS"/>
        </w:rPr>
        <w:t xml:space="preserve">As hastes em uma estrutura ideal apenas transmitem forças de tração e compressiva, o que é muito fácil para os engenheiros calcularem – é por isso que eles gostam de construir casas com uma treliça como estrutura de suporte.</w:t>
      </w:r>
    </w:p>
    <w:p w14:paraId="4FEE9BC2" w14:textId="77777777" w:rsidR="007A7500" w:rsidRPr="00D660ED" w:rsidRDefault="00AE70E5" w:rsidP="009F143F">
      <w:pPr>
        <w:pStyle w:val="berschrift2"/>
      </w:pPr>
      <w:r>
        <w:t xml:space="preserve">Tarefa de construção</w:t>
      </w:r>
    </w:p>
    <w:p w14:paraId="71C696C8" w14:textId="1BDE662D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casa de acordo com as instruções de construção</w:t>
      </w:r>
    </w:p>
    <w:p w14:paraId="3E028A77" w14:textId="0286C0F7" w:rsidR="004D7E80" w:rsidRDefault="004D7E80" w:rsidP="004D7E80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6A56D05" wp14:editId="13540F85">
            <wp:extent cx="2219325" cy="2324100"/>
            <wp:effectExtent l="0" t="0" r="9525" b="0"/>
            <wp:docPr id="10" name="Grafik 10" descr="Ein Bild, das Transport, Kr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ransport, Kran enthält.&#10;&#10;Automatisch generierte Beschreibung"/>
                    <pic:cNvPicPr/>
                  </pic:nvPicPr>
                  <pic:blipFill rotWithShape="1">
                    <a:blip r:embed="rId10"/>
                    <a:srcRect l="31584" t="8897" r="29886" b="4270"/>
                    <a:stretch/>
                  </pic:blipFill>
                  <pic:spPr bwMode="auto">
                    <a:xfrm>
                      <a:off x="0" y="0"/>
                      <a:ext cx="2219325" cy="2324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62C71" w14:textId="77777777" w:rsidR="00564CEB" w:rsidRPr="00EA192A" w:rsidRDefault="00564CEB" w:rsidP="006722E7">
      <w:pPr>
        <w:rPr>
          <w:rFonts w:ascii="Comic Sans MS" w:hAnsi="Comic Sans MS" w:cstheme="minorBidi"/>
        </w:rPr>
      </w:pPr>
    </w:p>
    <w:p w14:paraId="3192D38C" w14:textId="76621286" w:rsidR="00EA192A" w:rsidRPr="00D660ED" w:rsidRDefault="00EA192A" w:rsidP="009F143F">
      <w:pPr>
        <w:pStyle w:val="berschrift2"/>
      </w:pPr>
      <w:r>
        <w:t xml:space="preserve">Tarefa temática</w:t>
      </w:r>
    </w:p>
    <w:p w14:paraId="1422834B" w14:textId="548A37BD" w:rsidR="00EA192A" w:rsidRDefault="00144513" w:rsidP="00AA0B2B">
      <w:pPr>
        <w:pStyle w:val="Listenabsatz"/>
        <w:numPr>
          <w:ilvl w:val="0"/>
          <w:numId w:val="41"/>
        </w:numPr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Dê uma olhada de perto no modelo da casa em enxaimel e considere quais componentes têm uma articulação como suspensão na frente e atrás.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Em nosso exemplo, chamamos isso de "aparelho estático".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Conte-os aqui na imagem e dê um número para cada.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Quantos suportes estáticos nossa casa tem?</w:t>
      </w:r>
    </w:p>
    <w:p w14:paraId="558921F4" w14:textId="77777777" w:rsidR="00AA0B2B" w:rsidRPr="00767CA2" w:rsidRDefault="00AA0B2B" w:rsidP="00AA0B2B">
      <w:pPr>
        <w:pStyle w:val="Listenabsatz"/>
        <w:ind w:left="567"/>
        <w:contextualSpacing w:val="0"/>
        <w:rPr>
          <w:rFonts w:ascii="Comic Sans MS" w:hAnsi="Comic Sans MS" w:cstheme="minorBidi"/>
        </w:rPr>
      </w:pPr>
    </w:p>
    <w:p w14:paraId="0D4FC6F6" w14:textId="5C88F080" w:rsidR="009E55EA" w:rsidRDefault="00AA0B2B" w:rsidP="00AA0B2B">
      <w:pPr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Na casa há ____ suportes estáticos</w:t>
      </w:r>
    </w:p>
    <w:p w14:paraId="55BA066A" w14:textId="77777777" w:rsidR="00AA0B2B" w:rsidRDefault="00AA0B2B" w:rsidP="00AA0B2B">
      <w:pPr>
        <w:ind w:left="567"/>
        <w:rPr>
          <w:rFonts w:ascii="Comic Sans MS" w:hAnsi="Comic Sans MS" w:cstheme="minorBidi"/>
        </w:rPr>
      </w:pPr>
    </w:p>
    <w:p w14:paraId="6AB8F583" w14:textId="41808D84" w:rsidR="00AE350F" w:rsidRPr="00767CA2" w:rsidRDefault="009E55EA" w:rsidP="00AA0B2B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Em nossa casa há também dois componentes muito grandes, que consistem em vários peças da Fischertechnik: as </w:t>
      </w:r>
      <w:r>
        <w:rPr>
          <w:b/>
          <w:rFonts w:ascii="Comic Sans MS" w:hAnsi="Comic Sans MS"/>
        </w:rPr>
        <w:t xml:space="preserve">travas de parede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</w:p>
    <w:p w14:paraId="7121D61F" w14:textId="1973B638" w:rsidR="00AE350F" w:rsidRDefault="00F46061" w:rsidP="00F46061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7223825" wp14:editId="15A38A82">
            <wp:extent cx="1438275" cy="165735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1584" t="17508" r="43446" b="20320"/>
                    <a:stretch/>
                  </pic:blipFill>
                  <pic:spPr bwMode="auto">
                    <a:xfrm>
                      <a:off x="0" y="0"/>
                      <a:ext cx="1438275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D7DC37" w14:textId="129F8C57" w:rsidR="009E55EA" w:rsidRDefault="00936FBF" w:rsidP="00AA0B2B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Consegue encontrá-las?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Eles dão forma à casa e são mantidas no lugar pelos suportes estáticos.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Quantas você encontra no modelo?</w:t>
      </w:r>
    </w:p>
    <w:p w14:paraId="6BC4BE16" w14:textId="4327D218" w:rsidR="00EA192A" w:rsidRDefault="00EA192A" w:rsidP="00EA192A">
      <w:pPr>
        <w:rPr>
          <w:rFonts w:ascii="Comic Sans MS" w:hAnsi="Comic Sans MS" w:cstheme="minorBidi"/>
        </w:rPr>
      </w:pPr>
    </w:p>
    <w:p w14:paraId="49EE8BFF" w14:textId="3F43182C" w:rsidR="00AA0B2B" w:rsidRDefault="00AA0B2B" w:rsidP="00AA0B2B">
      <w:pPr>
        <w:pStyle w:val="Listenabsatz"/>
        <w:ind w:left="567"/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Há ____ travas de parede.</w:t>
      </w:r>
    </w:p>
    <w:p w14:paraId="67D05850" w14:textId="1BFD8C15" w:rsidR="00AA0B2B" w:rsidRDefault="00AA0B2B" w:rsidP="00EA192A">
      <w:pPr>
        <w:rPr>
          <w:rFonts w:ascii="Comic Sans MS" w:hAnsi="Comic Sans MS" w:cstheme="minorBidi"/>
        </w:rPr>
      </w:pPr>
    </w:p>
    <w:p w14:paraId="68F3B15B" w14:textId="77777777" w:rsidR="00045E91" w:rsidRPr="00EA192A" w:rsidRDefault="00045E91" w:rsidP="00EA192A">
      <w:pPr>
        <w:rPr>
          <w:rFonts w:ascii="Comic Sans MS" w:hAnsi="Comic Sans MS" w:cstheme="minorBidi"/>
        </w:rPr>
      </w:pPr>
    </w:p>
    <w:p w14:paraId="302E3F63" w14:textId="2BB480B1" w:rsidR="007B031B" w:rsidRPr="00D660ED" w:rsidRDefault="007B031B" w:rsidP="009F143F">
      <w:pPr>
        <w:pStyle w:val="berschrift2"/>
      </w:pPr>
      <w:r>
        <w:t xml:space="preserve">Tarefas experimentais</w:t>
      </w:r>
    </w:p>
    <w:p w14:paraId="165766C9" w14:textId="20B3C24D" w:rsidR="00712C78" w:rsidRPr="00AA0B2B" w:rsidRDefault="00223C73" w:rsidP="00AA0B2B">
      <w:pPr>
        <w:pStyle w:val="Listenabsatz"/>
        <w:numPr>
          <w:ilvl w:val="0"/>
          <w:numId w:val="43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 faremos experimentos em que olhamos para a função de suportes estáticos individuais.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Retire a cinta do telhado inferior e pressione a casa de ambos os lados.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Exatamente onde a cinta estava:</w:t>
      </w:r>
    </w:p>
    <w:p w14:paraId="0C65241B" w14:textId="2E85411B" w:rsidR="000B3BEA" w:rsidRDefault="009A79E9" w:rsidP="00224579">
      <w:pPr>
        <w:pStyle w:val="Listenabsatz"/>
        <w:spacing w:after="0"/>
        <w:jc w:val="center"/>
        <w:rPr>
          <w:rFonts w:ascii="Comic Sans MS" w:hAnsi="Comic Sans MS" w:cstheme="minorBidi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91F850C" wp14:editId="7E9D6D0F">
                <wp:simplePos x="0" y="0"/>
                <wp:positionH relativeFrom="column">
                  <wp:posOffset>1490345</wp:posOffset>
                </wp:positionH>
                <wp:positionV relativeFrom="paragraph">
                  <wp:posOffset>415925</wp:posOffset>
                </wp:positionV>
                <wp:extent cx="2457450" cy="847725"/>
                <wp:effectExtent l="19050" t="57150" r="19050" b="47625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7450" cy="847725"/>
                          <a:chOff x="0" y="0"/>
                          <a:chExt cx="2457450" cy="847725"/>
                        </a:xfrm>
                      </wpg:grpSpPr>
                      <wps:wsp>
                        <wps:cNvPr id="6" name="Pfeil: nach rechts 6"/>
                        <wps:cNvSpPr/>
                        <wps:spPr>
                          <a:xfrm rot="1143563">
                            <a:off x="0" y="0"/>
                            <a:ext cx="600075" cy="24765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Pfeil: nach rechts 7"/>
                        <wps:cNvSpPr/>
                        <wps:spPr>
                          <a:xfrm rot="11823420">
                            <a:off x="1857375" y="600075"/>
                            <a:ext cx="600075" cy="247650"/>
                          </a:xfrm>
                          <a:prstGeom prst="righ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20BAC0" id="Gruppieren 8" o:spid="_x0000_s1026" style="position:absolute;margin-left:117.35pt;margin-top:32.75pt;width:193.5pt;height:66.75pt;z-index:251659264" coordsize="24574,8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feil: nach rechts 6" o:spid="_x0000_s1027" type="#_x0000_t13" style="position:absolute;width:6000;height:2476;rotation:1249076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" adj="17143" fillcolor="#5b9bd5 [3204]" strokecolor="#1f4d78 [1604]" strokeweight="1pt"/>
                <v:shape id="Pfeil: nach rechts 7" o:spid="_x0000_s1028" type="#_x0000_t13" style="position:absolute;left:18573;top:6000;width:6001;height:2477;rotation:-1067863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" adj="17143" fillcolor="#5b9bd5 [3204]" strokecolor="#1f4d78 [1604]" strokeweight="1pt"/>
              </v:group>
            </w:pict>
          </mc:Fallback>
        </mc:AlternateContent>
      </w:r>
      <w:r>
        <w:drawing>
          <wp:inline distT="0" distB="0" distL="0" distR="0" wp14:anchorId="4162D11A" wp14:editId="786DDD38">
            <wp:extent cx="2238375" cy="2665730"/>
            <wp:effectExtent l="0" t="0" r="9525" b="1270"/>
            <wp:docPr id="5" name="Grafik 5" descr="Ein Bild, das Himmel, Bogenschießen, Kran, Lini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Himmel, Bogenschießen, Kran, Linie enthält.&#10;&#10;Automatisch generierte Beschreibung"/>
                    <pic:cNvPicPr/>
                  </pic:nvPicPr>
                  <pic:blipFill rotWithShape="1">
                    <a:blip r:embed="rId12"/>
                    <a:srcRect l="32576" t="-357" r="28564" b="357"/>
                    <a:stretch/>
                  </pic:blipFill>
                  <pic:spPr bwMode="auto">
                    <a:xfrm>
                      <a:off x="0" y="0"/>
                      <a:ext cx="2238375" cy="2665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B48558" w14:textId="77777777" w:rsidR="00222E28" w:rsidRDefault="00222E28" w:rsidP="00EB3721">
      <w:pPr>
        <w:spacing w:after="0"/>
        <w:ind w:firstLine="709"/>
        <w:rPr>
          <w:rFonts w:ascii="Comic Sans MS" w:hAnsi="Comic Sans MS" w:cstheme="minorBidi"/>
        </w:rPr>
      </w:pPr>
    </w:p>
    <w:p w14:paraId="02A158F7" w14:textId="219A2B99" w:rsidR="00712C78" w:rsidRPr="00222E28" w:rsidRDefault="00F57F02" w:rsidP="00045E91">
      <w:pPr>
        <w:pStyle w:val="Listenabsatz"/>
        <w:numPr>
          <w:ilvl w:val="0"/>
          <w:numId w:val="44"/>
        </w:numPr>
        <w:spacing w:after="0" w:line="360" w:lineRule="auto"/>
        <w:ind w:left="1066" w:hanging="35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que você pode observar?</w:t>
      </w:r>
    </w:p>
    <w:p w14:paraId="1145D384" w14:textId="1FDA7181" w:rsidR="00F57F02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C54603B" w14:textId="77777777" w:rsidR="00045E91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BFC807E" w14:textId="77777777" w:rsidR="00045E91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0DA1911" w14:textId="77777777" w:rsidR="00045E91" w:rsidRDefault="00045E91" w:rsidP="00045E91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BA73037" w14:textId="4CC19512" w:rsidR="00045E91" w:rsidRDefault="00045E91" w:rsidP="00222E28">
      <w:pPr>
        <w:spacing w:after="0"/>
        <w:ind w:firstLine="709"/>
        <w:rPr>
          <w:rFonts w:ascii="Comic Sans MS" w:hAnsi="Comic Sans MS" w:cstheme="minorBidi"/>
        </w:rPr>
      </w:pPr>
    </w:p>
    <w:p w14:paraId="3980C475" w14:textId="77777777" w:rsidR="00045E91" w:rsidRDefault="00045E91" w:rsidP="00222E28">
      <w:pPr>
        <w:spacing w:after="0"/>
        <w:ind w:firstLine="709"/>
        <w:rPr>
          <w:rFonts w:ascii="Comic Sans MS" w:hAnsi="Comic Sans MS" w:cstheme="minorBidi"/>
        </w:rPr>
      </w:pPr>
    </w:p>
    <w:p w14:paraId="537D73D8" w14:textId="7A00A353" w:rsidR="00F57F02" w:rsidRDefault="00F57F02" w:rsidP="00222E28">
      <w:pPr>
        <w:pStyle w:val="Listenabsatz"/>
        <w:numPr>
          <w:ilvl w:val="0"/>
          <w:numId w:val="44"/>
        </w:numPr>
        <w:spacing w:after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Reinstale o suporte e teste novamente.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Descreva a diferença:</w:t>
      </w:r>
    </w:p>
    <w:p w14:paraId="1C5A5813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E233BBE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8B7D07A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EC593BE" w14:textId="77777777" w:rsidR="00045E91" w:rsidRPr="00045E91" w:rsidRDefault="00045E91" w:rsidP="00045E91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E66C719" w14:textId="07F0EC51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2D992262" w14:textId="66C8E743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445CD121" w14:textId="37CFA605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3420EF26" w14:textId="6E835CC5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408AD4D9" w14:textId="2914563C" w:rsidR="00045E91" w:rsidRDefault="00045E91" w:rsidP="00045E91">
      <w:pPr>
        <w:spacing w:after="0"/>
        <w:rPr>
          <w:rFonts w:ascii="Comic Sans MS" w:hAnsi="Comic Sans MS" w:cstheme="minorBidi"/>
        </w:rPr>
      </w:pPr>
    </w:p>
    <w:p w14:paraId="0C3D07A1" w14:textId="77777777" w:rsidR="00045E91" w:rsidRPr="00045E91" w:rsidRDefault="00045E91" w:rsidP="00045E91">
      <w:pPr>
        <w:spacing w:after="0"/>
        <w:rPr>
          <w:rFonts w:ascii="Comic Sans MS" w:hAnsi="Comic Sans MS" w:cstheme="minorBidi"/>
        </w:rPr>
      </w:pPr>
    </w:p>
    <w:p w14:paraId="111D0741" w14:textId="553B9F86" w:rsidR="00EE1F4E" w:rsidRDefault="004F2BBA" w:rsidP="002E57DC">
      <w:pPr>
        <w:pStyle w:val="Listenabsatz"/>
        <w:numPr>
          <w:ilvl w:val="0"/>
          <w:numId w:val="43"/>
        </w:numPr>
        <w:spacing w:after="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Faça a mesma tentativa com uma diagonal:</w:t>
      </w:r>
      <w:r>
        <w:rPr>
          <w:rFonts w:ascii="Comic Sans MS" w:hAnsi="Comic Sans MS"/>
        </w:rPr>
        <w:t xml:space="preserve"> </w:t>
      </w:r>
    </w:p>
    <w:p w14:paraId="28F189C3" w14:textId="61FC32E4" w:rsidR="004F2BBA" w:rsidRDefault="00322A70" w:rsidP="004F2BBA">
      <w:pPr>
        <w:spacing w:after="0"/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C3FB3ED" wp14:editId="6D4E5953">
                <wp:simplePos x="0" y="0"/>
                <wp:positionH relativeFrom="column">
                  <wp:posOffset>1334135</wp:posOffset>
                </wp:positionH>
                <wp:positionV relativeFrom="paragraph">
                  <wp:posOffset>2381251</wp:posOffset>
                </wp:positionV>
                <wp:extent cx="600075" cy="247650"/>
                <wp:effectExtent l="0" t="114300" r="0" b="152400"/>
                <wp:wrapNone/>
                <wp:docPr id="12" name="Pfeil: nach recht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916223">
                          <a:off x="0" y="0"/>
                          <a:ext cx="600075" cy="247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EDDCAD" id="Pfeil: nach rechts 12" o:spid="_x0000_s1026" type="#_x0000_t13" style="position:absolute;margin-left:105.05pt;margin-top:187.5pt;width:47.25pt;height:19.5pt;rotation:-2931400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" adj="17143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604127" wp14:editId="1FB23CFA">
                <wp:simplePos x="0" y="0"/>
                <wp:positionH relativeFrom="column">
                  <wp:posOffset>3417570</wp:posOffset>
                </wp:positionH>
                <wp:positionV relativeFrom="paragraph">
                  <wp:posOffset>381000</wp:posOffset>
                </wp:positionV>
                <wp:extent cx="600075" cy="247650"/>
                <wp:effectExtent l="0" t="152400" r="0" b="114300"/>
                <wp:wrapNone/>
                <wp:docPr id="11" name="Pfeil: nach recht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8236366">
                          <a:off x="0" y="0"/>
                          <a:ext cx="600075" cy="2476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5EB7F1" id="Pfeil: nach rechts 11" o:spid="_x0000_s1026" type="#_x0000_t13" style="position:absolute;margin-left:269.1pt;margin-top:30pt;width:47.25pt;height:19.5pt;rotation:8996308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" adj="17143" fillcolor="#5b9bd5 [3204]" strokecolor="#1f4d78 [1604]" strokeweight="1pt"/>
            </w:pict>
          </mc:Fallback>
        </mc:AlternateContent>
      </w:r>
      <w:r>
        <w:drawing>
          <wp:inline distT="0" distB="0" distL="0" distR="0" wp14:anchorId="123F0B2C" wp14:editId="38DEE7BE">
            <wp:extent cx="5760085" cy="2676525"/>
            <wp:effectExtent l="0" t="0" r="0" b="952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93962" w14:textId="425C8E99" w:rsidR="002E57DC" w:rsidRDefault="002E57DC" w:rsidP="004F2BBA">
      <w:pPr>
        <w:spacing w:after="0"/>
        <w:rPr>
          <w:rFonts w:ascii="Comic Sans MS" w:hAnsi="Comic Sans MS" w:cstheme="minorBidi"/>
        </w:rPr>
      </w:pPr>
    </w:p>
    <w:p w14:paraId="73D763F0" w14:textId="77777777" w:rsidR="003B1C29" w:rsidRPr="004F2BBA" w:rsidRDefault="003B1C29" w:rsidP="004F2BBA">
      <w:pPr>
        <w:spacing w:after="0"/>
        <w:rPr>
          <w:rFonts w:ascii="Comic Sans MS" w:hAnsi="Comic Sans MS" w:cstheme="minorBidi"/>
        </w:rPr>
      </w:pPr>
    </w:p>
    <w:p w14:paraId="5A3AC8AA" w14:textId="77777777" w:rsidR="003B1C29" w:rsidRPr="00222E28" w:rsidRDefault="003B1C29" w:rsidP="003B1C29">
      <w:pPr>
        <w:pStyle w:val="Listenabsatz"/>
        <w:numPr>
          <w:ilvl w:val="0"/>
          <w:numId w:val="45"/>
        </w:numPr>
        <w:spacing w:after="0" w:line="360" w:lineRule="auto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que você pode observar?</w:t>
      </w:r>
    </w:p>
    <w:p w14:paraId="1C311839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27AFCDB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3430F3C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EAC5B0C" w14:textId="77777777" w:rsidR="003B1C29" w:rsidRDefault="003B1C29" w:rsidP="003B1C29">
      <w:pPr>
        <w:spacing w:after="0" w:line="360" w:lineRule="auto"/>
        <w:ind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30F13E9" w14:textId="2921DEA8" w:rsidR="003B1C29" w:rsidRDefault="003B1C29" w:rsidP="003B1C29">
      <w:pPr>
        <w:spacing w:after="0"/>
        <w:ind w:firstLine="709"/>
        <w:rPr>
          <w:rFonts w:ascii="Comic Sans MS" w:hAnsi="Comic Sans MS" w:cstheme="minorBidi"/>
        </w:rPr>
      </w:pPr>
    </w:p>
    <w:p w14:paraId="13679F3D" w14:textId="77777777" w:rsidR="003B1C29" w:rsidRDefault="003B1C29" w:rsidP="003B1C29">
      <w:pPr>
        <w:spacing w:after="0"/>
        <w:ind w:firstLine="709"/>
        <w:rPr>
          <w:rFonts w:ascii="Comic Sans MS" w:hAnsi="Comic Sans MS" w:cstheme="minorBidi"/>
        </w:rPr>
      </w:pPr>
    </w:p>
    <w:p w14:paraId="047BA532" w14:textId="77777777" w:rsidR="003B1C29" w:rsidRDefault="003B1C29" w:rsidP="003B1C29">
      <w:pPr>
        <w:pStyle w:val="Listenabsatz"/>
        <w:numPr>
          <w:ilvl w:val="0"/>
          <w:numId w:val="45"/>
        </w:numPr>
        <w:spacing w:after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Reinstale o suporte e teste novamente.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Descreva a diferença:</w:t>
      </w:r>
    </w:p>
    <w:p w14:paraId="167D1096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6F1FE6B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CBA23FE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C0387F0" w14:textId="77777777" w:rsidR="003B1C29" w:rsidRPr="00045E91" w:rsidRDefault="003B1C29" w:rsidP="003B1C29">
      <w:pPr>
        <w:spacing w:after="0" w:line="360" w:lineRule="auto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1DAC4BC" w14:textId="0148ABD6" w:rsidR="00EB3721" w:rsidRDefault="00EB3721" w:rsidP="00584A59">
      <w:pPr>
        <w:spacing w:after="0"/>
        <w:rPr>
          <w:rFonts w:ascii="Comic Sans MS" w:hAnsi="Comic Sans MS" w:cstheme="minorBidi"/>
        </w:rPr>
      </w:pPr>
    </w:p>
    <w:p w14:paraId="5BF4D275" w14:textId="680FB590" w:rsidR="003B1C29" w:rsidRDefault="003B1C29" w:rsidP="00584A59">
      <w:pPr>
        <w:spacing w:after="0"/>
        <w:rPr>
          <w:rFonts w:ascii="Comic Sans MS" w:hAnsi="Comic Sans MS" w:cstheme="minorBidi"/>
        </w:rPr>
      </w:pPr>
    </w:p>
    <w:p w14:paraId="3DB553B8" w14:textId="70597DBA" w:rsidR="003B1C29" w:rsidRDefault="003B1C29" w:rsidP="00584A59">
      <w:pPr>
        <w:spacing w:after="0"/>
        <w:rPr>
          <w:rFonts w:ascii="Comic Sans MS" w:hAnsi="Comic Sans MS" w:cstheme="minorBidi"/>
        </w:rPr>
      </w:pPr>
    </w:p>
    <w:p w14:paraId="34393824" w14:textId="122B8264" w:rsidR="003B1C29" w:rsidRDefault="003B1C29" w:rsidP="00584A59">
      <w:pPr>
        <w:spacing w:after="0"/>
        <w:rPr>
          <w:rFonts w:ascii="Comic Sans MS" w:hAnsi="Comic Sans MS" w:cstheme="minorBidi"/>
        </w:rPr>
      </w:pPr>
    </w:p>
    <w:p w14:paraId="04D30B76" w14:textId="43FF1E09" w:rsidR="00584A59" w:rsidRDefault="00584A59" w:rsidP="002E57DC">
      <w:pPr>
        <w:pStyle w:val="Listenabsatz"/>
        <w:numPr>
          <w:ilvl w:val="0"/>
          <w:numId w:val="43"/>
        </w:numPr>
        <w:spacing w:after="0"/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Que fardos existem que podem afetar uma casa lateralmente?</w:t>
      </w:r>
    </w:p>
    <w:p w14:paraId="2D300E65" w14:textId="12D6F99A" w:rsidR="002234A0" w:rsidRDefault="002E57DC" w:rsidP="002E57DC">
      <w:pPr>
        <w:spacing w:before="120"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A57FCF9" w14:textId="0F991B28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EBF32FD" w14:textId="77777777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5C990E0" w14:textId="77777777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1BA69DB0" w14:textId="77777777" w:rsidR="002E57DC" w:rsidRP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</w:p>
    <w:p w14:paraId="67BF6D37" w14:textId="487DCA3A" w:rsidR="002234A0" w:rsidRPr="002234A0" w:rsidRDefault="002234A0" w:rsidP="002E57DC">
      <w:pPr>
        <w:pStyle w:val="Listenabsatz"/>
        <w:numPr>
          <w:ilvl w:val="0"/>
          <w:numId w:val="43"/>
        </w:numPr>
        <w:spacing w:after="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Que fardos existem que podem afetar uma casa de cima?</w:t>
      </w:r>
    </w:p>
    <w:p w14:paraId="1B500C49" w14:textId="77777777" w:rsidR="002E57DC" w:rsidRPr="002E57DC" w:rsidRDefault="002E57DC" w:rsidP="002E57DC">
      <w:pPr>
        <w:spacing w:before="120"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8F41E30" w14:textId="77777777" w:rsidR="002E57DC" w:rsidRP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8371730" w14:textId="77777777" w:rsidR="002E57DC" w:rsidRP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59FC42B" w14:textId="77777777" w:rsidR="002E57DC" w:rsidRDefault="002E57DC" w:rsidP="002E57DC">
      <w:pPr>
        <w:spacing w:after="0"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59128A7" w14:textId="554281BD" w:rsidR="00EB3721" w:rsidRPr="00712C78" w:rsidRDefault="00EB3721" w:rsidP="002E57DC">
      <w:pPr>
        <w:spacing w:after="0"/>
        <w:rPr>
          <w:rFonts w:ascii="Comic Sans MS" w:hAnsi="Comic Sans MS" w:cstheme="minorBidi"/>
        </w:rPr>
      </w:pPr>
    </w:p>
    <w:sectPr w:rsidR="00EB3721" w:rsidRPr="00712C78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EF214" w14:textId="77777777" w:rsidR="00B01DE8" w:rsidRDefault="00B01DE8">
      <w:r>
        <w:separator/>
      </w:r>
    </w:p>
  </w:endnote>
  <w:endnote w:type="continuationSeparator" w:id="0">
    <w:p w14:paraId="0B4DA0C5" w14:textId="77777777" w:rsidR="00B01DE8" w:rsidRDefault="00B01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00EA8" w14:textId="77777777" w:rsidR="00B01DE8" w:rsidRDefault="00B01DE8">
      <w:r>
        <w:separator/>
      </w:r>
    </w:p>
  </w:footnote>
  <w:footnote w:type="continuationSeparator" w:id="0">
    <w:p w14:paraId="03104880" w14:textId="77777777" w:rsidR="00B01DE8" w:rsidRDefault="00B01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Estática do Conjunto de Classe </w:t>
    </w:r>
    <w:bookmarkEnd w:id="0"/>
    <w:r>
      <w:t xml:space="preserve">– Nível Primário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2E2BD1"/>
    <w:multiLevelType w:val="hybridMultilevel"/>
    <w:tmpl w:val="2B189210"/>
    <w:lvl w:ilvl="0" w:tplc="A7F01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9656F1"/>
    <w:multiLevelType w:val="hybridMultilevel"/>
    <w:tmpl w:val="49245FB8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52000"/>
    <w:multiLevelType w:val="hybridMultilevel"/>
    <w:tmpl w:val="56B8432E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64A532D"/>
    <w:multiLevelType w:val="hybridMultilevel"/>
    <w:tmpl w:val="56B8432E"/>
    <w:lvl w:ilvl="0" w:tplc="4DB8FC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D2B1C54"/>
    <w:multiLevelType w:val="hybridMultilevel"/>
    <w:tmpl w:val="CECE55CE"/>
    <w:lvl w:ilvl="0" w:tplc="86641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9756687">
    <w:abstractNumId w:val="24"/>
  </w:num>
  <w:num w:numId="2" w16cid:durableId="67777190">
    <w:abstractNumId w:val="10"/>
  </w:num>
  <w:num w:numId="3" w16cid:durableId="1005936893">
    <w:abstractNumId w:val="10"/>
  </w:num>
  <w:num w:numId="4" w16cid:durableId="189875330">
    <w:abstractNumId w:val="10"/>
  </w:num>
  <w:num w:numId="5" w16cid:durableId="28068387">
    <w:abstractNumId w:val="10"/>
  </w:num>
  <w:num w:numId="6" w16cid:durableId="514999108">
    <w:abstractNumId w:val="10"/>
  </w:num>
  <w:num w:numId="7" w16cid:durableId="1136338332">
    <w:abstractNumId w:val="10"/>
  </w:num>
  <w:num w:numId="8" w16cid:durableId="2110469254">
    <w:abstractNumId w:val="10"/>
  </w:num>
  <w:num w:numId="9" w16cid:durableId="368802249">
    <w:abstractNumId w:val="10"/>
  </w:num>
  <w:num w:numId="10" w16cid:durableId="1515875626">
    <w:abstractNumId w:val="10"/>
  </w:num>
  <w:num w:numId="11" w16cid:durableId="892619258">
    <w:abstractNumId w:val="13"/>
  </w:num>
  <w:num w:numId="12" w16cid:durableId="1959095406">
    <w:abstractNumId w:val="30"/>
  </w:num>
  <w:num w:numId="13" w16cid:durableId="2132891930">
    <w:abstractNumId w:val="12"/>
  </w:num>
  <w:num w:numId="14" w16cid:durableId="1488672072">
    <w:abstractNumId w:val="36"/>
  </w:num>
  <w:num w:numId="15" w16cid:durableId="1166480153">
    <w:abstractNumId w:val="17"/>
  </w:num>
  <w:num w:numId="16" w16cid:durableId="24911495">
    <w:abstractNumId w:val="15"/>
  </w:num>
  <w:num w:numId="17" w16cid:durableId="1771121059">
    <w:abstractNumId w:val="16"/>
  </w:num>
  <w:num w:numId="18" w16cid:durableId="1351490823">
    <w:abstractNumId w:val="18"/>
  </w:num>
  <w:num w:numId="19" w16cid:durableId="1585068353">
    <w:abstractNumId w:val="33"/>
  </w:num>
  <w:num w:numId="20" w16cid:durableId="958805458">
    <w:abstractNumId w:val="27"/>
  </w:num>
  <w:num w:numId="21" w16cid:durableId="182668808">
    <w:abstractNumId w:val="26"/>
  </w:num>
  <w:num w:numId="22" w16cid:durableId="2125416987">
    <w:abstractNumId w:val="19"/>
  </w:num>
  <w:num w:numId="23" w16cid:durableId="2105371136">
    <w:abstractNumId w:val="21"/>
  </w:num>
  <w:num w:numId="24" w16cid:durableId="357126753">
    <w:abstractNumId w:val="20"/>
  </w:num>
  <w:num w:numId="25" w16cid:durableId="456292045">
    <w:abstractNumId w:val="25"/>
  </w:num>
  <w:num w:numId="26" w16cid:durableId="1909607115">
    <w:abstractNumId w:val="32"/>
  </w:num>
  <w:num w:numId="27" w16cid:durableId="330106630">
    <w:abstractNumId w:val="9"/>
  </w:num>
  <w:num w:numId="28" w16cid:durableId="1765030820">
    <w:abstractNumId w:val="7"/>
  </w:num>
  <w:num w:numId="29" w16cid:durableId="1017464120">
    <w:abstractNumId w:val="6"/>
  </w:num>
  <w:num w:numId="30" w16cid:durableId="357705844">
    <w:abstractNumId w:val="5"/>
  </w:num>
  <w:num w:numId="31" w16cid:durableId="655376309">
    <w:abstractNumId w:val="4"/>
  </w:num>
  <w:num w:numId="32" w16cid:durableId="51077693">
    <w:abstractNumId w:val="8"/>
  </w:num>
  <w:num w:numId="33" w16cid:durableId="961619265">
    <w:abstractNumId w:val="3"/>
  </w:num>
  <w:num w:numId="34" w16cid:durableId="620839253">
    <w:abstractNumId w:val="2"/>
  </w:num>
  <w:num w:numId="35" w16cid:durableId="968975313">
    <w:abstractNumId w:val="1"/>
  </w:num>
  <w:num w:numId="36" w16cid:durableId="707725375">
    <w:abstractNumId w:val="0"/>
  </w:num>
  <w:num w:numId="37" w16cid:durableId="484049927">
    <w:abstractNumId w:val="11"/>
  </w:num>
  <w:num w:numId="38" w16cid:durableId="909079125">
    <w:abstractNumId w:val="22"/>
  </w:num>
  <w:num w:numId="39" w16cid:durableId="2057460497">
    <w:abstractNumId w:val="28"/>
  </w:num>
  <w:num w:numId="40" w16cid:durableId="373041066">
    <w:abstractNumId w:val="31"/>
  </w:num>
  <w:num w:numId="41" w16cid:durableId="2056622">
    <w:abstractNumId w:val="14"/>
  </w:num>
  <w:num w:numId="42" w16cid:durableId="906260354">
    <w:abstractNumId w:val="35"/>
  </w:num>
  <w:num w:numId="43" w16cid:durableId="3484247">
    <w:abstractNumId w:val="23"/>
  </w:num>
  <w:num w:numId="44" w16cid:durableId="1604454167">
    <w:abstractNumId w:val="34"/>
  </w:num>
  <w:num w:numId="45" w16cid:durableId="70272246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7F4A"/>
    <w:rsid w:val="00015DCF"/>
    <w:rsid w:val="000173AE"/>
    <w:rsid w:val="00022F11"/>
    <w:rsid w:val="0002512F"/>
    <w:rsid w:val="000331E4"/>
    <w:rsid w:val="0003721F"/>
    <w:rsid w:val="00045E91"/>
    <w:rsid w:val="0004739D"/>
    <w:rsid w:val="00047CC3"/>
    <w:rsid w:val="00051787"/>
    <w:rsid w:val="0005193D"/>
    <w:rsid w:val="00051BD7"/>
    <w:rsid w:val="000656BD"/>
    <w:rsid w:val="000722C8"/>
    <w:rsid w:val="000740A7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3BEA"/>
    <w:rsid w:val="000C0C66"/>
    <w:rsid w:val="000D0BC4"/>
    <w:rsid w:val="000D3717"/>
    <w:rsid w:val="000D3C82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3179"/>
    <w:rsid w:val="00144513"/>
    <w:rsid w:val="0014583C"/>
    <w:rsid w:val="00150FB2"/>
    <w:rsid w:val="00151176"/>
    <w:rsid w:val="001535D9"/>
    <w:rsid w:val="00163927"/>
    <w:rsid w:val="00165F39"/>
    <w:rsid w:val="0017270F"/>
    <w:rsid w:val="0017296D"/>
    <w:rsid w:val="00173986"/>
    <w:rsid w:val="00190988"/>
    <w:rsid w:val="0019251C"/>
    <w:rsid w:val="00195161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4A0C"/>
    <w:rsid w:val="001D1C2A"/>
    <w:rsid w:val="001D5676"/>
    <w:rsid w:val="001D69C8"/>
    <w:rsid w:val="001E0029"/>
    <w:rsid w:val="001E2445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22E28"/>
    <w:rsid w:val="002234A0"/>
    <w:rsid w:val="00223C73"/>
    <w:rsid w:val="00224579"/>
    <w:rsid w:val="002323C1"/>
    <w:rsid w:val="002406B5"/>
    <w:rsid w:val="00241577"/>
    <w:rsid w:val="00247250"/>
    <w:rsid w:val="002500F5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28C9"/>
    <w:rsid w:val="002C2C32"/>
    <w:rsid w:val="002C2D32"/>
    <w:rsid w:val="002C5ABD"/>
    <w:rsid w:val="002C6297"/>
    <w:rsid w:val="002C645A"/>
    <w:rsid w:val="002D3AB9"/>
    <w:rsid w:val="002D3EE9"/>
    <w:rsid w:val="002E1AAA"/>
    <w:rsid w:val="002E2B0B"/>
    <w:rsid w:val="002E57DC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2A70"/>
    <w:rsid w:val="00323B3E"/>
    <w:rsid w:val="00323C22"/>
    <w:rsid w:val="00323D2C"/>
    <w:rsid w:val="00341FA6"/>
    <w:rsid w:val="00342916"/>
    <w:rsid w:val="00347918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1C29"/>
    <w:rsid w:val="003C0D47"/>
    <w:rsid w:val="003C1EF0"/>
    <w:rsid w:val="003C382C"/>
    <w:rsid w:val="003D0688"/>
    <w:rsid w:val="003D3528"/>
    <w:rsid w:val="003D3779"/>
    <w:rsid w:val="003D478D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161D"/>
    <w:rsid w:val="004B4FD0"/>
    <w:rsid w:val="004B754D"/>
    <w:rsid w:val="004B7983"/>
    <w:rsid w:val="004C138F"/>
    <w:rsid w:val="004C5167"/>
    <w:rsid w:val="004C607D"/>
    <w:rsid w:val="004D0C30"/>
    <w:rsid w:val="004D1CF1"/>
    <w:rsid w:val="004D2ABB"/>
    <w:rsid w:val="004D2E5B"/>
    <w:rsid w:val="004D5672"/>
    <w:rsid w:val="004D626A"/>
    <w:rsid w:val="004D713B"/>
    <w:rsid w:val="004D7E80"/>
    <w:rsid w:val="004E2EEA"/>
    <w:rsid w:val="004E3769"/>
    <w:rsid w:val="004F2BBA"/>
    <w:rsid w:val="004F6D89"/>
    <w:rsid w:val="004F7A0B"/>
    <w:rsid w:val="00503BD5"/>
    <w:rsid w:val="00514710"/>
    <w:rsid w:val="0053689F"/>
    <w:rsid w:val="005420BE"/>
    <w:rsid w:val="00543BE7"/>
    <w:rsid w:val="00543C89"/>
    <w:rsid w:val="00564CEB"/>
    <w:rsid w:val="00565A35"/>
    <w:rsid w:val="00571649"/>
    <w:rsid w:val="00573ACB"/>
    <w:rsid w:val="00576668"/>
    <w:rsid w:val="005771A4"/>
    <w:rsid w:val="00584A59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697B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1770"/>
    <w:rsid w:val="007121F6"/>
    <w:rsid w:val="00712BE5"/>
    <w:rsid w:val="00712C78"/>
    <w:rsid w:val="00713BC0"/>
    <w:rsid w:val="007155CD"/>
    <w:rsid w:val="00716839"/>
    <w:rsid w:val="00720ADF"/>
    <w:rsid w:val="00723191"/>
    <w:rsid w:val="007277CB"/>
    <w:rsid w:val="00730B72"/>
    <w:rsid w:val="007326D0"/>
    <w:rsid w:val="00732E91"/>
    <w:rsid w:val="0073494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67C85"/>
    <w:rsid w:val="00767CA2"/>
    <w:rsid w:val="0077170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375A8"/>
    <w:rsid w:val="00842A30"/>
    <w:rsid w:val="0084523A"/>
    <w:rsid w:val="00845D86"/>
    <w:rsid w:val="00845F6A"/>
    <w:rsid w:val="00846480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506"/>
    <w:rsid w:val="00883AA6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6FBF"/>
    <w:rsid w:val="00937B5D"/>
    <w:rsid w:val="00942F32"/>
    <w:rsid w:val="00945F8D"/>
    <w:rsid w:val="00946EE1"/>
    <w:rsid w:val="00951A70"/>
    <w:rsid w:val="00952B09"/>
    <w:rsid w:val="00964892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A06"/>
    <w:rsid w:val="009A4747"/>
    <w:rsid w:val="009A6161"/>
    <w:rsid w:val="009A79E9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55EA"/>
    <w:rsid w:val="009E6D4A"/>
    <w:rsid w:val="009F0679"/>
    <w:rsid w:val="009F143F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26622"/>
    <w:rsid w:val="00A304DD"/>
    <w:rsid w:val="00A33BF2"/>
    <w:rsid w:val="00A3676D"/>
    <w:rsid w:val="00A37375"/>
    <w:rsid w:val="00A42F13"/>
    <w:rsid w:val="00A50733"/>
    <w:rsid w:val="00A53240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7E99"/>
    <w:rsid w:val="00AA0B2B"/>
    <w:rsid w:val="00AA1A82"/>
    <w:rsid w:val="00AA3870"/>
    <w:rsid w:val="00AB189E"/>
    <w:rsid w:val="00AB728A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350F"/>
    <w:rsid w:val="00AE70E5"/>
    <w:rsid w:val="00AE7717"/>
    <w:rsid w:val="00AF1AA7"/>
    <w:rsid w:val="00AF1FD5"/>
    <w:rsid w:val="00AF3FBE"/>
    <w:rsid w:val="00AF649B"/>
    <w:rsid w:val="00B003D5"/>
    <w:rsid w:val="00B01DE8"/>
    <w:rsid w:val="00B07DDD"/>
    <w:rsid w:val="00B101CA"/>
    <w:rsid w:val="00B13727"/>
    <w:rsid w:val="00B162CF"/>
    <w:rsid w:val="00B22634"/>
    <w:rsid w:val="00B22DCD"/>
    <w:rsid w:val="00B27E9E"/>
    <w:rsid w:val="00B3182D"/>
    <w:rsid w:val="00B344E0"/>
    <w:rsid w:val="00B35245"/>
    <w:rsid w:val="00B3559F"/>
    <w:rsid w:val="00B44FB8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95F95"/>
    <w:rsid w:val="00BB0419"/>
    <w:rsid w:val="00BB0462"/>
    <w:rsid w:val="00BB3A6C"/>
    <w:rsid w:val="00BC2B50"/>
    <w:rsid w:val="00BC42E6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0970"/>
    <w:rsid w:val="00C32791"/>
    <w:rsid w:val="00C33987"/>
    <w:rsid w:val="00C35FA3"/>
    <w:rsid w:val="00C43AB6"/>
    <w:rsid w:val="00C47668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34E"/>
    <w:rsid w:val="00C77468"/>
    <w:rsid w:val="00C85E15"/>
    <w:rsid w:val="00C87168"/>
    <w:rsid w:val="00C917E8"/>
    <w:rsid w:val="00C91C29"/>
    <w:rsid w:val="00C923B1"/>
    <w:rsid w:val="00C92B65"/>
    <w:rsid w:val="00CA31C2"/>
    <w:rsid w:val="00CA34F3"/>
    <w:rsid w:val="00CB1280"/>
    <w:rsid w:val="00CB28D8"/>
    <w:rsid w:val="00CB38F5"/>
    <w:rsid w:val="00CB7495"/>
    <w:rsid w:val="00CC0087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0ED"/>
    <w:rsid w:val="00D6676D"/>
    <w:rsid w:val="00D668D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0616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117A"/>
    <w:rsid w:val="00E43C39"/>
    <w:rsid w:val="00E50910"/>
    <w:rsid w:val="00E5237B"/>
    <w:rsid w:val="00E536A3"/>
    <w:rsid w:val="00E5587F"/>
    <w:rsid w:val="00E56803"/>
    <w:rsid w:val="00E622B9"/>
    <w:rsid w:val="00E72F37"/>
    <w:rsid w:val="00E7622D"/>
    <w:rsid w:val="00E81DF1"/>
    <w:rsid w:val="00E82014"/>
    <w:rsid w:val="00E8260F"/>
    <w:rsid w:val="00E82918"/>
    <w:rsid w:val="00E8709C"/>
    <w:rsid w:val="00E96821"/>
    <w:rsid w:val="00EA192A"/>
    <w:rsid w:val="00EA3AD3"/>
    <w:rsid w:val="00EA7454"/>
    <w:rsid w:val="00EB2ECD"/>
    <w:rsid w:val="00EB3721"/>
    <w:rsid w:val="00EB5CCE"/>
    <w:rsid w:val="00EC0F53"/>
    <w:rsid w:val="00EC1DCF"/>
    <w:rsid w:val="00ED36FC"/>
    <w:rsid w:val="00EE0456"/>
    <w:rsid w:val="00EE193C"/>
    <w:rsid w:val="00EE1F4E"/>
    <w:rsid w:val="00EE586D"/>
    <w:rsid w:val="00EE5CB5"/>
    <w:rsid w:val="00EF323F"/>
    <w:rsid w:val="00EF6673"/>
    <w:rsid w:val="00EF7D3D"/>
    <w:rsid w:val="00F11CD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46061"/>
    <w:rsid w:val="00F55307"/>
    <w:rsid w:val="00F55FDE"/>
    <w:rsid w:val="00F57954"/>
    <w:rsid w:val="00F57F02"/>
    <w:rsid w:val="00F62E7D"/>
    <w:rsid w:val="00F64A14"/>
    <w:rsid w:val="00F66B5F"/>
    <w:rsid w:val="00F67C48"/>
    <w:rsid w:val="00F70A51"/>
    <w:rsid w:val="00F7267E"/>
    <w:rsid w:val="00F73457"/>
    <w:rsid w:val="00F7716E"/>
    <w:rsid w:val="00F8430D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7B3A"/>
    <w:rsid w:val="00FE503B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9F143F"/>
    <w:pPr>
      <w:keepNext/>
      <w:keepLines/>
      <w:spacing w:after="480"/>
      <w:jc w:val="left"/>
      <w:outlineLvl w:val="0"/>
    </w:pPr>
    <w:rPr>
      <w:rFonts w:ascii="Comic Sans MS" w:hAnsi="Comic Sans MS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9F143F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57164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71649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71649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716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71649"/>
    <w:rPr>
      <w:b/>
      <w:bCs/>
    </w:rPr>
  </w:style>
  <w:style w:type="paragraph" w:styleId="berarbeitung">
    <w:name w:val="Revision"/>
    <w:hidden/>
    <w:uiPriority w:val="99"/>
    <w:semiHidden/>
    <w:rsid w:val="009F143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FFA74B-6571-4E46-BA29-44C2AFBDB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5</Pages>
  <Words>384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3621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2021-08-19T17:10:00Z</cp:lastPrinted>
  <dcterms:created xsi:type="dcterms:W3CDTF">2022-07-19T09:47:00Z</dcterms:created>
  <dcterms:modified xsi:type="dcterms:W3CDTF">2022-07-19T10:08:00Z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