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28E93032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8</w:t>
      </w:r>
    </w:p>
    <w:p w14:paraId="07833756" w14:textId="7E576B33" w:rsidR="004B4FD0" w:rsidRDefault="00D908BD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A alavanca de dois lados</w:t>
      </w:r>
    </w:p>
    <w:p w14:paraId="36592486" w14:textId="2FD5AE1F" w:rsidR="00E45E41" w:rsidRPr="00E45E41" w:rsidRDefault="003F3A38" w:rsidP="00E45E41">
      <w:pPr>
        <w:pStyle w:val="Autor"/>
        <w:jc w:val="center"/>
      </w:pPr>
      <w:r>
        <w:drawing>
          <wp:inline distT="0" distB="0" distL="0" distR="0" wp14:anchorId="5F2EB3FD" wp14:editId="211CF263">
            <wp:extent cx="3057525" cy="1781175"/>
            <wp:effectExtent l="0" t="0" r="9525" b="9525"/>
            <wp:docPr id="14" name="Grafik 14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rafik 14" descr="Ein Bild, das LEGO, Spielzeug enthält.&#10;&#10;Automatisch generierte Beschreibung"/>
                    <pic:cNvPicPr/>
                  </pic:nvPicPr>
                  <pic:blipFill rotWithShape="1">
                    <a:blip r:embed="rId10"/>
                    <a:srcRect l="26293" t="17794" r="20626" b="15658"/>
                    <a:stretch/>
                  </pic:blipFill>
                  <pic:spPr bwMode="auto">
                    <a:xfrm>
                      <a:off x="0" y="0"/>
                      <a:ext cx="305752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EE9BC2" w14:textId="77777777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de construção</w:t>
      </w:r>
    </w:p>
    <w:p w14:paraId="71C696C8" w14:textId="0BEF5ECD" w:rsidR="006722E7" w:rsidRPr="00564CEB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a alavanca de dois lados de acordo com as instruções de construção.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você construiu o modelo exatamente, as mãos devem apontar exatamente para o meio.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alavanca de dois lados está em equilíbrio.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(a trava do peso deve estar no quarto orifício do exterior a partir do início.</w:t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235847CA" w14:textId="77777777" w:rsidR="00A60C71" w:rsidRDefault="00EA192A" w:rsidP="00A60C71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3DE3A224" w14:textId="211B2E45" w:rsidR="00FF359B" w:rsidRDefault="00484809" w:rsidP="00A60C7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Descreva por que a alavanca está em equilíbrio:</w:t>
      </w:r>
    </w:p>
    <w:p w14:paraId="2ACACD22" w14:textId="41F55DE1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4D800AC" w14:textId="77777777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D9E954F" w14:textId="77777777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F4E9159" w14:textId="7B6EB090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0786F75" w14:textId="22F038C9" w:rsid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</w:p>
    <w:p w14:paraId="74BF37FB" w14:textId="77777777" w:rsidR="00813595" w:rsidRPr="00A60C71" w:rsidRDefault="00813595" w:rsidP="00A60C71">
      <w:pPr>
        <w:spacing w:line="360" w:lineRule="auto"/>
        <w:ind w:firstLine="567"/>
        <w:rPr>
          <w:rFonts w:ascii="Comic Sans MS" w:hAnsi="Comic Sans MS"/>
        </w:rPr>
      </w:pPr>
    </w:p>
    <w:p w14:paraId="5D88F730" w14:textId="36516F9E" w:rsidR="00D27C93" w:rsidRDefault="00D27C93" w:rsidP="00A60C71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Importa se os pesos ficam para baixo ou se são oblíquos?</w:t>
      </w:r>
    </w:p>
    <w:p w14:paraId="249F0D7E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4D55958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7D12BC9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E8974F0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A5820DB" w14:textId="77777777" w:rsidR="00A60C71" w:rsidRPr="00A60C71" w:rsidRDefault="00A60C71" w:rsidP="00A60C71">
      <w:pPr>
        <w:pStyle w:val="Listenabsatz"/>
        <w:spacing w:line="360" w:lineRule="auto"/>
        <w:rPr>
          <w:rFonts w:ascii="Comic Sans MS" w:hAnsi="Comic Sans MS"/>
        </w:rPr>
      </w:pPr>
    </w:p>
    <w:p w14:paraId="6156A70F" w14:textId="77777777" w:rsidR="00E61049" w:rsidRPr="00D660ED" w:rsidRDefault="00E61049" w:rsidP="00E6104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experimental</w:t>
      </w:r>
    </w:p>
    <w:p w14:paraId="03D957A3" w14:textId="77777777" w:rsidR="00A60C71" w:rsidRDefault="00C80C60" w:rsidP="009B6331">
      <w:pPr>
        <w:pStyle w:val="Listenabsatz"/>
        <w:numPr>
          <w:ilvl w:val="0"/>
          <w:numId w:val="47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Mova o peso esquerdo por dois buracos em direção ao centro (eixo de rotação)</w:t>
      </w:r>
    </w:p>
    <w:p w14:paraId="7B1A0E6A" w14:textId="76B4742A" w:rsidR="009B6331" w:rsidRPr="00A60C71" w:rsidRDefault="00B25779" w:rsidP="00A60C71">
      <w:pPr>
        <w:pStyle w:val="Listenabsatz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O que você pode observar?</w:t>
      </w:r>
    </w:p>
    <w:p w14:paraId="043D6252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1F190E5" w14:textId="77777777" w:rsidR="00A60C71" w:rsidRPr="00A60C71" w:rsidRDefault="00A60C71" w:rsidP="00A60C7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00305E9" w14:textId="77777777" w:rsidR="00A100A1" w:rsidRPr="00A60C7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F711731" w14:textId="77777777" w:rsidR="00A100A1" w:rsidRPr="00A60C7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2054691" w14:textId="77777777" w:rsidR="00A100A1" w:rsidRDefault="00A100A1" w:rsidP="009B6331">
      <w:pPr>
        <w:rPr>
          <w:rFonts w:ascii="Comic Sans MS" w:hAnsi="Comic Sans MS"/>
        </w:rPr>
      </w:pPr>
    </w:p>
    <w:p w14:paraId="5D60C5B5" w14:textId="22488D67" w:rsidR="0049763D" w:rsidRDefault="00B3504A" w:rsidP="008C7D49">
      <w:pPr>
        <w:pStyle w:val="Listenabsatz"/>
        <w:numPr>
          <w:ilvl w:val="0"/>
          <w:numId w:val="47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Leve a alavanca de volta ao equilíbrio, deslocando o peso certo.</w:t>
      </w:r>
      <w:r>
        <w:rPr>
          <w:rFonts w:ascii="Comic Sans MS" w:hAnsi="Comic Sans MS"/>
        </w:rPr>
        <w:t xml:space="preserve"> </w:t>
      </w:r>
    </w:p>
    <w:p w14:paraId="54655F90" w14:textId="50100B87" w:rsidR="0049763D" w:rsidRDefault="0049763D" w:rsidP="008C7D49">
      <w:pPr>
        <w:pStyle w:val="Listenabsatz"/>
        <w:ind w:left="567"/>
        <w:rPr>
          <w:rFonts w:ascii="Comic Sans MS" w:hAnsi="Comic Sans MS"/>
        </w:rPr>
      </w:pPr>
    </w:p>
    <w:p w14:paraId="12970952" w14:textId="184F2415" w:rsidR="0049763D" w:rsidRDefault="0049763D" w:rsidP="008C7D49">
      <w:pPr>
        <w:pStyle w:val="Listenabsatz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Quantos buracos você teve que mover o peso e em que direção?</w:t>
      </w:r>
      <w:r>
        <w:rPr>
          <w:rFonts w:ascii="Comic Sans MS" w:hAnsi="Comic Sans MS"/>
        </w:rPr>
        <w:t xml:space="preserve"> </w:t>
      </w:r>
    </w:p>
    <w:p w14:paraId="73436D8C" w14:textId="77777777" w:rsidR="008C7D49" w:rsidRPr="00A60C71" w:rsidRDefault="008C7D49" w:rsidP="008C7D49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CCE95B5" w14:textId="77777777" w:rsidR="008C7D49" w:rsidRPr="00A60C71" w:rsidRDefault="008C7D49" w:rsidP="008C7D49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F0684DA" w14:textId="77777777" w:rsidR="00A100A1" w:rsidRPr="00A60C7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4E4B7B7" w14:textId="3093AFEF" w:rsidR="00A100A1" w:rsidRPr="00A100A1" w:rsidRDefault="00A100A1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59CB068" w14:textId="66976BAE" w:rsidR="00682FC1" w:rsidRDefault="00C25E41" w:rsidP="000D6455">
      <w:pPr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o peso do lado esquerdo para usar dois feixes angulares 30 aqui:</w:t>
      </w:r>
    </w:p>
    <w:p w14:paraId="66BF490D" w14:textId="350C0A1E" w:rsidR="00682FC1" w:rsidRDefault="00682FC1" w:rsidP="000D6455">
      <w:pPr>
        <w:spacing w:after="0"/>
        <w:jc w:val="left"/>
        <w:rPr>
          <w:rFonts w:ascii="Comic Sans MS" w:hAnsi="Comic Sans MS" w:cstheme="minorBidi"/>
        </w:rPr>
      </w:pPr>
    </w:p>
    <w:p w14:paraId="5197ED04" w14:textId="29ECE070" w:rsidR="00682FC1" w:rsidRDefault="00682FC1" w:rsidP="00813595">
      <w:pPr>
        <w:spacing w:after="0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D71EC7" wp14:editId="57D70AD6">
                <wp:simplePos x="0" y="0"/>
                <wp:positionH relativeFrom="column">
                  <wp:posOffset>2657475</wp:posOffset>
                </wp:positionH>
                <wp:positionV relativeFrom="paragraph">
                  <wp:posOffset>292100</wp:posOffset>
                </wp:positionV>
                <wp:extent cx="304800" cy="161925"/>
                <wp:effectExtent l="19050" t="19050" r="19050" b="38100"/>
                <wp:wrapNone/>
                <wp:docPr id="16" name="Pfeil: eingekerbt nach recht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21928A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Pfeil: eingekerbt nach rechts 16" o:spid="_x0000_s1026" type="#_x0000_t94" style="position:absolute;margin-left:209.25pt;margin-top:23pt;width:24pt;height:12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13B14D37" wp14:editId="065028C8">
            <wp:extent cx="2975801" cy="1171575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8695" t="24297" r="19303" b="39972"/>
                    <a:stretch/>
                  </pic:blipFill>
                  <pic:spPr bwMode="auto">
                    <a:xfrm>
                      <a:off x="0" y="0"/>
                      <a:ext cx="2980205" cy="11733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E89EE8" w14:textId="77777777" w:rsidR="00682FC1" w:rsidRDefault="00682FC1" w:rsidP="000D6455">
      <w:pPr>
        <w:spacing w:after="0"/>
        <w:jc w:val="left"/>
        <w:rPr>
          <w:rFonts w:ascii="Comic Sans MS" w:hAnsi="Comic Sans MS" w:cstheme="minorBidi"/>
        </w:rPr>
      </w:pPr>
    </w:p>
    <w:p w14:paraId="0D057E81" w14:textId="1B7A033A" w:rsidR="00747F11" w:rsidRPr="000D6455" w:rsidRDefault="00C25E41" w:rsidP="000D6455">
      <w:pPr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Então também mudamos o peso do lado direito.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Substitua os dois feixes de ângulo de 30 por feixes angulares de 15 e gire o suporte para que o pino não possa mais encaixar no lugar:</w:t>
      </w:r>
    </w:p>
    <w:p w14:paraId="19A72A0E" w14:textId="6CC5E330" w:rsidR="00A81CE9" w:rsidRDefault="00963980" w:rsidP="004B03CC">
      <w:pPr>
        <w:spacing w:after="0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6D2326" wp14:editId="74B6D4A9">
                <wp:simplePos x="0" y="0"/>
                <wp:positionH relativeFrom="column">
                  <wp:posOffset>3442970</wp:posOffset>
                </wp:positionH>
                <wp:positionV relativeFrom="paragraph">
                  <wp:posOffset>448945</wp:posOffset>
                </wp:positionV>
                <wp:extent cx="638175" cy="314325"/>
                <wp:effectExtent l="0" t="0" r="47625" b="47625"/>
                <wp:wrapNone/>
                <wp:docPr id="6" name="Pfeil: nach unten gekrümm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314325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95F6E3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Pfeil: nach unten gekrümmt 6" o:spid="_x0000_s1026" type="#_x0000_t105" style="position:absolute;margin-left:271.1pt;margin-top:35.35pt;width:50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" adj="16281,20270,16200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79706D" wp14:editId="4695AC4E">
                <wp:simplePos x="0" y="0"/>
                <wp:positionH relativeFrom="column">
                  <wp:posOffset>2842895</wp:posOffset>
                </wp:positionH>
                <wp:positionV relativeFrom="paragraph">
                  <wp:posOffset>1170305</wp:posOffset>
                </wp:positionV>
                <wp:extent cx="304800" cy="161925"/>
                <wp:effectExtent l="19050" t="19050" r="19050" b="47625"/>
                <wp:wrapNone/>
                <wp:docPr id="7" name="Pfeil: eingekerbt nach recht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360ED6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Pfeil: eingekerbt nach rechts 7" o:spid="_x0000_s1026" type="#_x0000_t94" style="position:absolute;margin-left:223.85pt;margin-top:92.15pt;width:24pt;height:1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0D1D4906" wp14:editId="7A3DD45B">
            <wp:extent cx="3409950" cy="2177888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9435" t="-1430" r="25256" b="38900"/>
                    <a:stretch/>
                  </pic:blipFill>
                  <pic:spPr bwMode="auto">
                    <a:xfrm>
                      <a:off x="0" y="0"/>
                      <a:ext cx="3416814" cy="21822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5CFD01" w14:textId="0DD945B3" w:rsidR="00150D19" w:rsidRDefault="00150D19" w:rsidP="00564562">
      <w:pPr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Agora o peso à direita é livremente móvel e não se encaixa em um dos buracos.</w:t>
      </w:r>
    </w:p>
    <w:p w14:paraId="2C2608AC" w14:textId="643BBE1C" w:rsidR="00B40408" w:rsidRDefault="00B40408" w:rsidP="0087014C">
      <w:pPr>
        <w:spacing w:after="0"/>
        <w:jc w:val="left"/>
        <w:rPr>
          <w:rFonts w:ascii="Comic Sans MS" w:hAnsi="Comic Sans MS" w:cstheme="minorBidi"/>
        </w:rPr>
      </w:pPr>
    </w:p>
    <w:p w14:paraId="60EB311A" w14:textId="3404E250" w:rsidR="0087014C" w:rsidRDefault="00743B18" w:rsidP="008C7D49">
      <w:pPr>
        <w:pStyle w:val="Listenabsatz"/>
        <w:spacing w:after="0"/>
        <w:ind w:left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Posicione apenas o peso esquerdo no 5o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buraco (visto de fora):</w:t>
      </w:r>
    </w:p>
    <w:p w14:paraId="34C94F98" w14:textId="205A03D2" w:rsidR="00743B18" w:rsidRDefault="00743B18" w:rsidP="008C7D49">
      <w:pPr>
        <w:pStyle w:val="Listenabsatz"/>
        <w:spacing w:after="0"/>
        <w:ind w:left="0"/>
        <w:jc w:val="left"/>
        <w:rPr>
          <w:rFonts w:ascii="Comic Sans MS" w:hAnsi="Comic Sans MS" w:cstheme="minorBidi"/>
        </w:rPr>
      </w:pPr>
    </w:p>
    <w:p w14:paraId="415FEB1B" w14:textId="0FBD073C" w:rsidR="00743B18" w:rsidRDefault="00AB427A" w:rsidP="008C7D49">
      <w:pPr>
        <w:pStyle w:val="Listenabsatz"/>
        <w:spacing w:after="0"/>
        <w:ind w:left="0"/>
        <w:jc w:val="left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246805" wp14:editId="64BAA54D">
                <wp:simplePos x="0" y="0"/>
                <wp:positionH relativeFrom="column">
                  <wp:posOffset>2996883</wp:posOffset>
                </wp:positionH>
                <wp:positionV relativeFrom="paragraph">
                  <wp:posOffset>169863</wp:posOffset>
                </wp:positionV>
                <wp:extent cx="304800" cy="161925"/>
                <wp:effectExtent l="0" t="23813" r="33338" b="33337"/>
                <wp:wrapNone/>
                <wp:docPr id="9" name="Pfeil: eingekerbt nach recht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BE0F9C" id="Pfeil: eingekerbt nach rechts 9" o:spid="_x0000_s1026" type="#_x0000_t94" style="position:absolute;margin-left:236pt;margin-top:13.4pt;width:24pt;height:12.75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627832A1" wp14:editId="72802D20">
            <wp:extent cx="4702810" cy="2214540"/>
            <wp:effectExtent l="0" t="0" r="254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1074" cy="221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81277" w14:textId="031F5483" w:rsidR="00FF3147" w:rsidRDefault="00FF3147" w:rsidP="008C7D49">
      <w:pPr>
        <w:pStyle w:val="Listenabsatz"/>
        <w:numPr>
          <w:ilvl w:val="0"/>
          <w:numId w:val="47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Agora, volte a equilibrar a alavanca, deslocando o peso menor direito.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Considere a distância do menor peso do eixo de rotação.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menor ou maior do que a distância do peso esquerdo?</w:t>
      </w:r>
    </w:p>
    <w:p w14:paraId="63F9EA86" w14:textId="77777777" w:rsidR="00674EF2" w:rsidRDefault="00674EF2" w:rsidP="00674EF2">
      <w:pPr>
        <w:pStyle w:val="Listenabsatz"/>
        <w:spacing w:after="0"/>
        <w:ind w:left="567"/>
        <w:jc w:val="left"/>
        <w:rPr>
          <w:rFonts w:ascii="Comic Sans MS" w:hAnsi="Comic Sans MS" w:cstheme="minorBidi"/>
        </w:rPr>
      </w:pPr>
    </w:p>
    <w:p w14:paraId="3AED16EC" w14:textId="52F2AC3A" w:rsidR="00FF3147" w:rsidRDefault="00674EF2" w:rsidP="00674EF2">
      <w:pPr>
        <w:spacing w:after="0"/>
        <w:ind w:left="567"/>
        <w:jc w:val="left"/>
        <w:rPr>
          <w:rFonts w:ascii="Comic Sans MS" w:hAnsi="Comic Sans MS" w:cstheme="minorBidi"/>
        </w:rPr>
      </w:pPr>
      <w:bookmarkStart w:id="0" w:name="_Hlk108691942"/>
      <w:r>
        <w:rPr>
          <w:rFonts w:ascii="Comic Sans MS" w:hAnsi="Comic Sans MS"/>
        </w:rPr>
        <w:t xml:space="preserve">[  ] menor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maior</w:t>
      </w:r>
    </w:p>
    <w:bookmarkEnd w:id="0"/>
    <w:p w14:paraId="5B40998E" w14:textId="77777777" w:rsidR="00FF3147" w:rsidRDefault="00FF3147" w:rsidP="008C7D49">
      <w:pPr>
        <w:spacing w:after="0"/>
        <w:jc w:val="left"/>
        <w:rPr>
          <w:rFonts w:ascii="Comic Sans MS" w:hAnsi="Comic Sans MS" w:cstheme="minorBidi"/>
        </w:rPr>
      </w:pPr>
    </w:p>
    <w:p w14:paraId="57A357BD" w14:textId="1F873532" w:rsidR="00FB7EAD" w:rsidRDefault="003E6431" w:rsidP="00454E25">
      <w:pPr>
        <w:spacing w:after="0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partir disso, você pode criar a seguinte regra:</w:t>
      </w:r>
    </w:p>
    <w:p w14:paraId="3B5EFC8C" w14:textId="460B4D24" w:rsidR="003E6431" w:rsidRDefault="003E6431" w:rsidP="00454E25">
      <w:pPr>
        <w:spacing w:after="0"/>
        <w:ind w:left="567"/>
        <w:jc w:val="left"/>
        <w:rPr>
          <w:rFonts w:ascii="Comic Sans MS" w:hAnsi="Comic Sans MS" w:cstheme="minorBidi"/>
        </w:rPr>
      </w:pPr>
    </w:p>
    <w:p w14:paraId="3A9B4674" w14:textId="6CA1FBAA" w:rsidR="003E6431" w:rsidRDefault="003E6431" w:rsidP="00454E25">
      <w:pPr>
        <w:spacing w:after="0" w:line="360" w:lineRule="auto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Se o peso se tornar maior, a distância até o eixo de rotação__________ e se ele ficar menor, a distância para o eixo de rotação __________ para equilibrar o contrapeso e estabelecer o equilíbrio.</w:t>
      </w:r>
    </w:p>
    <w:p w14:paraId="1D408838" w14:textId="77777777" w:rsidR="00674EF2" w:rsidRDefault="00674EF2" w:rsidP="00674EF2">
      <w:pPr>
        <w:spacing w:after="0" w:line="360" w:lineRule="auto"/>
        <w:jc w:val="left"/>
        <w:rPr>
          <w:rFonts w:ascii="Comic Sans MS" w:hAnsi="Comic Sans MS" w:cstheme="minorBidi"/>
        </w:rPr>
      </w:pPr>
    </w:p>
    <w:p w14:paraId="00202CC8" w14:textId="014F5769" w:rsidR="00546146" w:rsidRPr="00512932" w:rsidRDefault="00546146" w:rsidP="00B652FF">
      <w:pPr>
        <w:pStyle w:val="Listenabsatz"/>
        <w:numPr>
          <w:ilvl w:val="0"/>
          <w:numId w:val="47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Faça esta tentativa agora sem os feixes de ângulo amarelo 15 e descreva onde o peso deve estar:</w:t>
      </w:r>
    </w:p>
    <w:p w14:paraId="2A132DBB" w14:textId="6601AFAC" w:rsidR="004D74DC" w:rsidRDefault="00FE1217" w:rsidP="00FE1217">
      <w:pPr>
        <w:spacing w:after="0"/>
        <w:ind w:left="705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F2E58A" wp14:editId="33414FFB">
                <wp:simplePos x="0" y="0"/>
                <wp:positionH relativeFrom="column">
                  <wp:posOffset>2842895</wp:posOffset>
                </wp:positionH>
                <wp:positionV relativeFrom="paragraph">
                  <wp:posOffset>276860</wp:posOffset>
                </wp:positionV>
                <wp:extent cx="304800" cy="161925"/>
                <wp:effectExtent l="19050" t="19050" r="19050" b="47625"/>
                <wp:wrapNone/>
                <wp:docPr id="12" name="Pfeil: eingekerbt nach recht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41C89F" id="Pfeil: eingekerbt nach rechts 12" o:spid="_x0000_s1026" type="#_x0000_t94" style="position:absolute;margin-left:223.85pt;margin-top:21.8pt;width:24pt;height:12.75pt;rotation:18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" adj="15863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E79213" wp14:editId="1584B553">
                <wp:simplePos x="0" y="0"/>
                <wp:positionH relativeFrom="column">
                  <wp:posOffset>3981135</wp:posOffset>
                </wp:positionH>
                <wp:positionV relativeFrom="paragraph">
                  <wp:posOffset>260032</wp:posOffset>
                </wp:positionV>
                <wp:extent cx="304800" cy="161925"/>
                <wp:effectExtent l="19050" t="19050" r="19050" b="47625"/>
                <wp:wrapNone/>
                <wp:docPr id="11" name="Pfeil: eingekerbt nach recht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619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EB2276" id="Pfeil: eingekerbt nach rechts 11" o:spid="_x0000_s1026" type="#_x0000_t94" style="position:absolute;margin-left:313.5pt;margin-top:20.45pt;width:24pt;height:12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" adj="15863" fillcolor="#5b9bd5 [3204]" strokecolor="#1f4d78 [1604]" strokeweight="1pt"/>
            </w:pict>
          </mc:Fallback>
        </mc:AlternateContent>
      </w:r>
      <w:r>
        <w:drawing>
          <wp:inline distT="0" distB="0" distL="0" distR="0" wp14:anchorId="2335EB3C" wp14:editId="41EE5A00">
            <wp:extent cx="3219450" cy="2122805"/>
            <wp:effectExtent l="0" t="0" r="0" b="0"/>
            <wp:docPr id="10" name="Grafik 10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Pfeil enthält.&#10;&#10;Automatisch generierte Beschreibung"/>
                    <pic:cNvPicPr/>
                  </pic:nvPicPr>
                  <pic:blipFill rotWithShape="1">
                    <a:blip r:embed="rId14"/>
                    <a:srcRect t="20367" r="44108"/>
                    <a:stretch/>
                  </pic:blipFill>
                  <pic:spPr bwMode="auto">
                    <a:xfrm>
                      <a:off x="0" y="0"/>
                      <a:ext cx="3219450" cy="21228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BD4C1F" w14:textId="1E1E3E05" w:rsidR="00674EF2" w:rsidRDefault="00674EF2" w:rsidP="00454E25">
      <w:pPr>
        <w:spacing w:after="0"/>
        <w:ind w:left="567"/>
        <w:rPr>
          <w:rFonts w:ascii="Comic Sans MS" w:hAnsi="Comic Sans MS" w:cstheme="minorBidi"/>
        </w:rPr>
      </w:pPr>
    </w:p>
    <w:p w14:paraId="798B00AE" w14:textId="77777777" w:rsidR="00454E25" w:rsidRPr="00A60C71" w:rsidRDefault="00454E25" w:rsidP="00454E25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4A5FBE2" w14:textId="77777777" w:rsidR="00454E25" w:rsidRPr="00A60C71" w:rsidRDefault="00454E25" w:rsidP="00454E25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EBD03DD" w14:textId="77777777" w:rsidR="00454E25" w:rsidRPr="00A60C71" w:rsidRDefault="00454E25" w:rsidP="00454E25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93E09DB" w14:textId="3A502C19" w:rsidR="00674EF2" w:rsidRPr="00A100A1" w:rsidRDefault="00454E25" w:rsidP="00A100A1">
      <w:pPr>
        <w:spacing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________________________________________________________</w:t>
      </w:r>
    </w:p>
    <w:sectPr w:rsidR="00674EF2" w:rsidRPr="00A100A1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990FF" w14:textId="77777777" w:rsidR="00BB780E" w:rsidRDefault="00BB780E">
      <w:r>
        <w:separator/>
      </w:r>
    </w:p>
  </w:endnote>
  <w:endnote w:type="continuationSeparator" w:id="0">
    <w:p w14:paraId="2E9ADE0F" w14:textId="77777777" w:rsidR="00BB780E" w:rsidRDefault="00BB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D573D" w14:textId="77777777" w:rsidR="00BB780E" w:rsidRDefault="00BB780E">
      <w:r>
        <w:separator/>
      </w:r>
    </w:p>
  </w:footnote>
  <w:footnote w:type="continuationSeparator" w:id="0">
    <w:p w14:paraId="62978900" w14:textId="77777777" w:rsidR="00BB780E" w:rsidRDefault="00BB7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Estática do Conjunto de Classe </w:t>
    </w:r>
    <w:bookmarkEnd w:id="1"/>
    <w:r>
      <w:t xml:space="preserve">– Nível Primário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95435"/>
    <w:multiLevelType w:val="hybridMultilevel"/>
    <w:tmpl w:val="181ADF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B9E37CA"/>
    <w:multiLevelType w:val="hybridMultilevel"/>
    <w:tmpl w:val="3C2486C0"/>
    <w:lvl w:ilvl="0" w:tplc="71100188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76CCB"/>
    <w:multiLevelType w:val="hybridMultilevel"/>
    <w:tmpl w:val="73727A34"/>
    <w:lvl w:ilvl="0" w:tplc="45C62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75269A"/>
    <w:multiLevelType w:val="hybridMultilevel"/>
    <w:tmpl w:val="4FB2BD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B603B7"/>
    <w:multiLevelType w:val="hybridMultilevel"/>
    <w:tmpl w:val="745676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71C5A"/>
    <w:multiLevelType w:val="hybridMultilevel"/>
    <w:tmpl w:val="D56AEE42"/>
    <w:lvl w:ilvl="0" w:tplc="1A2A455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635688"/>
    <w:multiLevelType w:val="hybridMultilevel"/>
    <w:tmpl w:val="181ADFBA"/>
    <w:lvl w:ilvl="0" w:tplc="4D52A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947034">
    <w:abstractNumId w:val="24"/>
  </w:num>
  <w:num w:numId="2" w16cid:durableId="430587286">
    <w:abstractNumId w:val="10"/>
  </w:num>
  <w:num w:numId="3" w16cid:durableId="1241210939">
    <w:abstractNumId w:val="10"/>
  </w:num>
  <w:num w:numId="4" w16cid:durableId="621572966">
    <w:abstractNumId w:val="10"/>
  </w:num>
  <w:num w:numId="5" w16cid:durableId="1982075806">
    <w:abstractNumId w:val="10"/>
  </w:num>
  <w:num w:numId="6" w16cid:durableId="388580174">
    <w:abstractNumId w:val="10"/>
  </w:num>
  <w:num w:numId="7" w16cid:durableId="1514416434">
    <w:abstractNumId w:val="10"/>
  </w:num>
  <w:num w:numId="8" w16cid:durableId="759566838">
    <w:abstractNumId w:val="10"/>
  </w:num>
  <w:num w:numId="9" w16cid:durableId="914050072">
    <w:abstractNumId w:val="10"/>
  </w:num>
  <w:num w:numId="10" w16cid:durableId="1318143518">
    <w:abstractNumId w:val="10"/>
  </w:num>
  <w:num w:numId="11" w16cid:durableId="837036647">
    <w:abstractNumId w:val="13"/>
  </w:num>
  <w:num w:numId="12" w16cid:durableId="1027413262">
    <w:abstractNumId w:val="29"/>
  </w:num>
  <w:num w:numId="13" w16cid:durableId="120419993">
    <w:abstractNumId w:val="12"/>
  </w:num>
  <w:num w:numId="14" w16cid:durableId="1989508653">
    <w:abstractNumId w:val="37"/>
  </w:num>
  <w:num w:numId="15" w16cid:durableId="192958045">
    <w:abstractNumId w:val="17"/>
  </w:num>
  <w:num w:numId="16" w16cid:durableId="1266696928">
    <w:abstractNumId w:val="14"/>
  </w:num>
  <w:num w:numId="17" w16cid:durableId="1791582738">
    <w:abstractNumId w:val="15"/>
  </w:num>
  <w:num w:numId="18" w16cid:durableId="1895508157">
    <w:abstractNumId w:val="18"/>
  </w:num>
  <w:num w:numId="19" w16cid:durableId="1862937743">
    <w:abstractNumId w:val="36"/>
  </w:num>
  <w:num w:numId="20" w16cid:durableId="1082945299">
    <w:abstractNumId w:val="27"/>
  </w:num>
  <w:num w:numId="21" w16cid:durableId="281420600">
    <w:abstractNumId w:val="26"/>
  </w:num>
  <w:num w:numId="22" w16cid:durableId="550654083">
    <w:abstractNumId w:val="20"/>
  </w:num>
  <w:num w:numId="23" w16cid:durableId="1599752569">
    <w:abstractNumId w:val="22"/>
  </w:num>
  <w:num w:numId="24" w16cid:durableId="1037772974">
    <w:abstractNumId w:val="21"/>
  </w:num>
  <w:num w:numId="25" w16cid:durableId="1521238773">
    <w:abstractNumId w:val="25"/>
  </w:num>
  <w:num w:numId="26" w16cid:durableId="530921404">
    <w:abstractNumId w:val="35"/>
  </w:num>
  <w:num w:numId="27" w16cid:durableId="960037206">
    <w:abstractNumId w:val="9"/>
  </w:num>
  <w:num w:numId="28" w16cid:durableId="373234680">
    <w:abstractNumId w:val="7"/>
  </w:num>
  <w:num w:numId="29" w16cid:durableId="400831442">
    <w:abstractNumId w:val="6"/>
  </w:num>
  <w:num w:numId="30" w16cid:durableId="1014847192">
    <w:abstractNumId w:val="5"/>
  </w:num>
  <w:num w:numId="31" w16cid:durableId="122892121">
    <w:abstractNumId w:val="4"/>
  </w:num>
  <w:num w:numId="32" w16cid:durableId="1939211801">
    <w:abstractNumId w:val="8"/>
  </w:num>
  <w:num w:numId="33" w16cid:durableId="1849754289">
    <w:abstractNumId w:val="3"/>
  </w:num>
  <w:num w:numId="34" w16cid:durableId="524757038">
    <w:abstractNumId w:val="2"/>
  </w:num>
  <w:num w:numId="35" w16cid:durableId="1576470610">
    <w:abstractNumId w:val="1"/>
  </w:num>
  <w:num w:numId="36" w16cid:durableId="6754712">
    <w:abstractNumId w:val="0"/>
  </w:num>
  <w:num w:numId="37" w16cid:durableId="56827266">
    <w:abstractNumId w:val="11"/>
  </w:num>
  <w:num w:numId="38" w16cid:durableId="297994241">
    <w:abstractNumId w:val="23"/>
  </w:num>
  <w:num w:numId="39" w16cid:durableId="1021126305">
    <w:abstractNumId w:val="28"/>
  </w:num>
  <w:num w:numId="40" w16cid:durableId="1660229367">
    <w:abstractNumId w:val="33"/>
  </w:num>
  <w:num w:numId="41" w16cid:durableId="943803474">
    <w:abstractNumId w:val="38"/>
  </w:num>
  <w:num w:numId="42" w16cid:durableId="26568215">
    <w:abstractNumId w:val="16"/>
  </w:num>
  <w:num w:numId="43" w16cid:durableId="1792748227">
    <w:abstractNumId w:val="31"/>
  </w:num>
  <w:num w:numId="44" w16cid:durableId="1367489652">
    <w:abstractNumId w:val="32"/>
  </w:num>
  <w:num w:numId="45" w16cid:durableId="1371490808">
    <w:abstractNumId w:val="34"/>
  </w:num>
  <w:num w:numId="46" w16cid:durableId="910695543">
    <w:abstractNumId w:val="19"/>
  </w:num>
  <w:num w:numId="47" w16cid:durableId="1437090979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66CF2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6455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0B02"/>
    <w:rsid w:val="00111235"/>
    <w:rsid w:val="00115F2E"/>
    <w:rsid w:val="0012561E"/>
    <w:rsid w:val="001278F5"/>
    <w:rsid w:val="001303CB"/>
    <w:rsid w:val="00136823"/>
    <w:rsid w:val="001418C5"/>
    <w:rsid w:val="0014583C"/>
    <w:rsid w:val="00150D19"/>
    <w:rsid w:val="00150FB2"/>
    <w:rsid w:val="00151176"/>
    <w:rsid w:val="001535D9"/>
    <w:rsid w:val="00163927"/>
    <w:rsid w:val="00165F39"/>
    <w:rsid w:val="00171F64"/>
    <w:rsid w:val="0017296D"/>
    <w:rsid w:val="00184A52"/>
    <w:rsid w:val="00190988"/>
    <w:rsid w:val="0019251C"/>
    <w:rsid w:val="00195601"/>
    <w:rsid w:val="001A4424"/>
    <w:rsid w:val="001A449E"/>
    <w:rsid w:val="001A4BE3"/>
    <w:rsid w:val="001A684F"/>
    <w:rsid w:val="001A7224"/>
    <w:rsid w:val="001B2DD1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50C5"/>
    <w:rsid w:val="00247250"/>
    <w:rsid w:val="00251174"/>
    <w:rsid w:val="002519F5"/>
    <w:rsid w:val="002538B3"/>
    <w:rsid w:val="00261C93"/>
    <w:rsid w:val="0026611F"/>
    <w:rsid w:val="00267601"/>
    <w:rsid w:val="00271A2E"/>
    <w:rsid w:val="00272294"/>
    <w:rsid w:val="002727F5"/>
    <w:rsid w:val="00272EE4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3380"/>
    <w:rsid w:val="002C1C5D"/>
    <w:rsid w:val="002C2C32"/>
    <w:rsid w:val="002C5ABD"/>
    <w:rsid w:val="002C6297"/>
    <w:rsid w:val="002C645A"/>
    <w:rsid w:val="002D3AB9"/>
    <w:rsid w:val="002D3EE9"/>
    <w:rsid w:val="002E1AAA"/>
    <w:rsid w:val="002E280E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7195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2AC1"/>
    <w:rsid w:val="003C382C"/>
    <w:rsid w:val="003D0688"/>
    <w:rsid w:val="003D3110"/>
    <w:rsid w:val="003D5BEC"/>
    <w:rsid w:val="003D6899"/>
    <w:rsid w:val="003E6431"/>
    <w:rsid w:val="003E6967"/>
    <w:rsid w:val="003E72D3"/>
    <w:rsid w:val="003F3A38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25"/>
    <w:rsid w:val="00455455"/>
    <w:rsid w:val="00472E75"/>
    <w:rsid w:val="0047313A"/>
    <w:rsid w:val="00476D4B"/>
    <w:rsid w:val="004814B2"/>
    <w:rsid w:val="00482CE6"/>
    <w:rsid w:val="00484809"/>
    <w:rsid w:val="00493082"/>
    <w:rsid w:val="00494817"/>
    <w:rsid w:val="00494F24"/>
    <w:rsid w:val="0049763D"/>
    <w:rsid w:val="004B03CC"/>
    <w:rsid w:val="004B4FD0"/>
    <w:rsid w:val="004B754D"/>
    <w:rsid w:val="004B7983"/>
    <w:rsid w:val="004C138F"/>
    <w:rsid w:val="004C5167"/>
    <w:rsid w:val="004C607D"/>
    <w:rsid w:val="004D1CF1"/>
    <w:rsid w:val="004D27F5"/>
    <w:rsid w:val="004D2ABB"/>
    <w:rsid w:val="004D2E5B"/>
    <w:rsid w:val="004D5672"/>
    <w:rsid w:val="004D713B"/>
    <w:rsid w:val="004D74DC"/>
    <w:rsid w:val="004E2EEA"/>
    <w:rsid w:val="004E3769"/>
    <w:rsid w:val="004F6D89"/>
    <w:rsid w:val="004F7A0B"/>
    <w:rsid w:val="00503BD5"/>
    <w:rsid w:val="00512932"/>
    <w:rsid w:val="00514710"/>
    <w:rsid w:val="0053689F"/>
    <w:rsid w:val="00537F57"/>
    <w:rsid w:val="005420BE"/>
    <w:rsid w:val="00543BE7"/>
    <w:rsid w:val="00543C89"/>
    <w:rsid w:val="00546146"/>
    <w:rsid w:val="00562663"/>
    <w:rsid w:val="00564562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697B"/>
    <w:rsid w:val="00617174"/>
    <w:rsid w:val="00617BB0"/>
    <w:rsid w:val="00631B87"/>
    <w:rsid w:val="00632C08"/>
    <w:rsid w:val="00633EF6"/>
    <w:rsid w:val="00643E62"/>
    <w:rsid w:val="006501CF"/>
    <w:rsid w:val="006529F0"/>
    <w:rsid w:val="00653130"/>
    <w:rsid w:val="00660839"/>
    <w:rsid w:val="006618BE"/>
    <w:rsid w:val="006649E7"/>
    <w:rsid w:val="006705D1"/>
    <w:rsid w:val="006722E7"/>
    <w:rsid w:val="006735F3"/>
    <w:rsid w:val="00674487"/>
    <w:rsid w:val="00674EF2"/>
    <w:rsid w:val="00682FC1"/>
    <w:rsid w:val="00694B51"/>
    <w:rsid w:val="006A32D0"/>
    <w:rsid w:val="006A42A6"/>
    <w:rsid w:val="006B181A"/>
    <w:rsid w:val="006B40EC"/>
    <w:rsid w:val="006B5425"/>
    <w:rsid w:val="006C14DA"/>
    <w:rsid w:val="006C41F8"/>
    <w:rsid w:val="006C5EC3"/>
    <w:rsid w:val="006E3468"/>
    <w:rsid w:val="006E5040"/>
    <w:rsid w:val="006E5EA8"/>
    <w:rsid w:val="006E72F4"/>
    <w:rsid w:val="006F1403"/>
    <w:rsid w:val="006F1E9C"/>
    <w:rsid w:val="006F2726"/>
    <w:rsid w:val="00703442"/>
    <w:rsid w:val="00705B2B"/>
    <w:rsid w:val="00706578"/>
    <w:rsid w:val="007077EF"/>
    <w:rsid w:val="00710F48"/>
    <w:rsid w:val="00711770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3B18"/>
    <w:rsid w:val="007460A1"/>
    <w:rsid w:val="00746124"/>
    <w:rsid w:val="00747754"/>
    <w:rsid w:val="00747F11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1D5C"/>
    <w:rsid w:val="007F41DA"/>
    <w:rsid w:val="008058A1"/>
    <w:rsid w:val="00805C2F"/>
    <w:rsid w:val="00813595"/>
    <w:rsid w:val="00813D31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14C"/>
    <w:rsid w:val="0087033F"/>
    <w:rsid w:val="00871348"/>
    <w:rsid w:val="0088295C"/>
    <w:rsid w:val="00885273"/>
    <w:rsid w:val="008908EB"/>
    <w:rsid w:val="00893D00"/>
    <w:rsid w:val="008963B8"/>
    <w:rsid w:val="008A4D1F"/>
    <w:rsid w:val="008A620F"/>
    <w:rsid w:val="008B0B31"/>
    <w:rsid w:val="008B4844"/>
    <w:rsid w:val="008B4946"/>
    <w:rsid w:val="008B63FA"/>
    <w:rsid w:val="008C3704"/>
    <w:rsid w:val="008C3CAB"/>
    <w:rsid w:val="008C7D49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0F7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0D99"/>
    <w:rsid w:val="00963980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633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00A1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2CA5"/>
    <w:rsid w:val="00A537E2"/>
    <w:rsid w:val="00A53FC0"/>
    <w:rsid w:val="00A56BA7"/>
    <w:rsid w:val="00A60C71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1CE9"/>
    <w:rsid w:val="00A8531E"/>
    <w:rsid w:val="00A865E8"/>
    <w:rsid w:val="00A86796"/>
    <w:rsid w:val="00A90946"/>
    <w:rsid w:val="00AA1A82"/>
    <w:rsid w:val="00AA3870"/>
    <w:rsid w:val="00AB189E"/>
    <w:rsid w:val="00AB427A"/>
    <w:rsid w:val="00AC09E0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1D2D"/>
    <w:rsid w:val="00B07DDD"/>
    <w:rsid w:val="00B101CA"/>
    <w:rsid w:val="00B13727"/>
    <w:rsid w:val="00B162CF"/>
    <w:rsid w:val="00B22634"/>
    <w:rsid w:val="00B22DCD"/>
    <w:rsid w:val="00B25779"/>
    <w:rsid w:val="00B27E9E"/>
    <w:rsid w:val="00B3182D"/>
    <w:rsid w:val="00B344E0"/>
    <w:rsid w:val="00B3504A"/>
    <w:rsid w:val="00B3559F"/>
    <w:rsid w:val="00B40408"/>
    <w:rsid w:val="00B4276D"/>
    <w:rsid w:val="00B479B8"/>
    <w:rsid w:val="00B47FAB"/>
    <w:rsid w:val="00B501D5"/>
    <w:rsid w:val="00B50EDC"/>
    <w:rsid w:val="00B51A52"/>
    <w:rsid w:val="00B55640"/>
    <w:rsid w:val="00B61D2A"/>
    <w:rsid w:val="00B652FF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5D8"/>
    <w:rsid w:val="00BB780E"/>
    <w:rsid w:val="00BC2B50"/>
    <w:rsid w:val="00BC628D"/>
    <w:rsid w:val="00BC6850"/>
    <w:rsid w:val="00BD239F"/>
    <w:rsid w:val="00BD27A4"/>
    <w:rsid w:val="00BD40EC"/>
    <w:rsid w:val="00BE6B61"/>
    <w:rsid w:val="00BF3DCF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25E41"/>
    <w:rsid w:val="00C32791"/>
    <w:rsid w:val="00C33987"/>
    <w:rsid w:val="00C35FA3"/>
    <w:rsid w:val="00C43AB6"/>
    <w:rsid w:val="00C45ED0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34E"/>
    <w:rsid w:val="00C77468"/>
    <w:rsid w:val="00C80C60"/>
    <w:rsid w:val="00C85E15"/>
    <w:rsid w:val="00C87168"/>
    <w:rsid w:val="00C917E8"/>
    <w:rsid w:val="00C923B1"/>
    <w:rsid w:val="00C92B65"/>
    <w:rsid w:val="00CA313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5796"/>
    <w:rsid w:val="00CF021F"/>
    <w:rsid w:val="00CF16CE"/>
    <w:rsid w:val="00CF31E7"/>
    <w:rsid w:val="00CF5EF7"/>
    <w:rsid w:val="00CF6149"/>
    <w:rsid w:val="00D01E7E"/>
    <w:rsid w:val="00D1444B"/>
    <w:rsid w:val="00D247B8"/>
    <w:rsid w:val="00D27C93"/>
    <w:rsid w:val="00D462A8"/>
    <w:rsid w:val="00D511D3"/>
    <w:rsid w:val="00D51873"/>
    <w:rsid w:val="00D55613"/>
    <w:rsid w:val="00D603E0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08BD"/>
    <w:rsid w:val="00D94C19"/>
    <w:rsid w:val="00DA0436"/>
    <w:rsid w:val="00DA5B0E"/>
    <w:rsid w:val="00DB1666"/>
    <w:rsid w:val="00DB19D8"/>
    <w:rsid w:val="00DB1CCF"/>
    <w:rsid w:val="00DB59E1"/>
    <w:rsid w:val="00DB6DFB"/>
    <w:rsid w:val="00DD3EDD"/>
    <w:rsid w:val="00DD537C"/>
    <w:rsid w:val="00DD6FC9"/>
    <w:rsid w:val="00DE164B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5015"/>
    <w:rsid w:val="00E43C39"/>
    <w:rsid w:val="00E45E41"/>
    <w:rsid w:val="00E50910"/>
    <w:rsid w:val="00E536A3"/>
    <w:rsid w:val="00E54FA4"/>
    <w:rsid w:val="00E5587F"/>
    <w:rsid w:val="00E56803"/>
    <w:rsid w:val="00E61049"/>
    <w:rsid w:val="00E71535"/>
    <w:rsid w:val="00E72F37"/>
    <w:rsid w:val="00E7622D"/>
    <w:rsid w:val="00E81DF1"/>
    <w:rsid w:val="00E8260F"/>
    <w:rsid w:val="00E82918"/>
    <w:rsid w:val="00E8709C"/>
    <w:rsid w:val="00E90447"/>
    <w:rsid w:val="00E96821"/>
    <w:rsid w:val="00EA192A"/>
    <w:rsid w:val="00EA3AD3"/>
    <w:rsid w:val="00EA7454"/>
    <w:rsid w:val="00EB2ECD"/>
    <w:rsid w:val="00EB3F20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CD2"/>
    <w:rsid w:val="00F136A6"/>
    <w:rsid w:val="00F20218"/>
    <w:rsid w:val="00F203FA"/>
    <w:rsid w:val="00F26E37"/>
    <w:rsid w:val="00F3018F"/>
    <w:rsid w:val="00F305D4"/>
    <w:rsid w:val="00F3420A"/>
    <w:rsid w:val="00F350E0"/>
    <w:rsid w:val="00F367D4"/>
    <w:rsid w:val="00F40987"/>
    <w:rsid w:val="00F40AB1"/>
    <w:rsid w:val="00F42642"/>
    <w:rsid w:val="00F5232D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B7EAD"/>
    <w:rsid w:val="00FC135F"/>
    <w:rsid w:val="00FC2057"/>
    <w:rsid w:val="00FE1217"/>
    <w:rsid w:val="00FE6E3C"/>
    <w:rsid w:val="00FF1B1C"/>
    <w:rsid w:val="00FF3147"/>
    <w:rsid w:val="00FF359B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E61049"/>
    <w:rPr>
      <w:rFonts w:ascii="Arial" w:hAnsi="Arial"/>
      <w:bCs/>
      <w:sz w:val="28"/>
      <w:szCs w:val="32"/>
    </w:rPr>
  </w:style>
  <w:style w:type="character" w:styleId="Kommentarzeichen">
    <w:name w:val="annotation reference"/>
    <w:basedOn w:val="Absatz-Standardschriftart"/>
    <w:rsid w:val="003C2AC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C2AC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3C2AC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2AC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C2AC1"/>
    <w:rPr>
      <w:b/>
      <w:bCs/>
    </w:rPr>
  </w:style>
  <w:style w:type="paragraph" w:styleId="berarbeitung">
    <w:name w:val="Revision"/>
    <w:hidden/>
    <w:uiPriority w:val="99"/>
    <w:semiHidden/>
    <w:rsid w:val="003F3A3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AB0232-2A83-4D15-96CF-E1CBF442A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313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3049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2022-07-21T10:44:00Z</dcterms:created>
  <dcterms:modified xsi:type="dcterms:W3CDTF">2022-07-21T10:51:00Z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