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0836C" w14:textId="77777777" w:rsidR="00416A77" w:rsidRDefault="00416A77" w:rsidP="00416A77">
      <w:pPr>
        <w:rPr>
          <w:b/>
          <w:bCs/>
        </w:rPr>
      </w:pPr>
    </w:p>
    <w:p w14:paraId="32B4689B" w14:textId="37B95AE6" w:rsidR="00416A77" w:rsidRPr="00416A77" w:rsidRDefault="00416A77" w:rsidP="00416A77">
      <w:pPr>
        <w:rPr>
          <w:b/>
          <w:bCs/>
        </w:rPr>
      </w:pPr>
      <w:r>
        <w:rPr>
          <w:b/>
        </w:rPr>
        <w:t xml:space="preserve">En este documento encontrará instrucciones de preparación, consejos y soluciones para las tareas uno a once.</w:t>
      </w:r>
      <w:r>
        <w:rPr>
          <w:b/>
        </w:rPr>
        <w:t xml:space="preserve"> </w:t>
      </w:r>
      <w:r>
        <w:rPr>
          <w:b/>
        </w:rPr>
        <w:t xml:space="preserve">Este documento le sirve de orientación y apoyo como profesor.</w:t>
      </w:r>
    </w:p>
    <w:p w14:paraId="4E1DDA33" w14:textId="77777777" w:rsidR="00416A77" w:rsidRPr="00416A77" w:rsidRDefault="00416A77" w:rsidP="00416A77">
      <w:pPr>
        <w:rPr>
          <w:b/>
          <w:bCs/>
        </w:rPr>
      </w:pPr>
    </w:p>
    <w:p w14:paraId="6A48B2D6" w14:textId="0FE861CF" w:rsidR="00416A77" w:rsidRPr="00416A77" w:rsidRDefault="00737AD7" w:rsidP="00416A77">
      <w:pPr>
        <w:rPr>
          <w:b/>
          <w:bCs/>
        </w:rPr>
      </w:pPr>
      <w:r>
        <w:rPr>
          <w:b/>
        </w:rPr>
        <w:t xml:space="preserve">Todos los documentos tienen un formato editable.</w:t>
      </w:r>
      <w:r>
        <w:rPr>
          <w:b/>
        </w:rPr>
        <w:t xml:space="preserve"> </w:t>
      </w:r>
      <w:r>
        <w:rPr>
          <w:b/>
        </w:rPr>
        <w:t xml:space="preserve">Así, podrá adaptarlos a sus necesidades.</w:t>
      </w:r>
    </w:p>
    <w:p w14:paraId="78EA4778" w14:textId="77777777" w:rsidR="00416A77" w:rsidRDefault="00416A77" w:rsidP="00416A77">
      <w:pPr>
        <w:pStyle w:val="Beschriftung"/>
      </w:pPr>
    </w:p>
    <w:sdt>
      <w:sdtPr>
        <w:rPr>
          <w:rFonts w:ascii="Arial" w:eastAsia="Times New Roman" w:hAnsi="Arial" w:cs="Times New Roman"/>
          <w:color w:val="auto"/>
          <w:sz w:val="22"/>
          <w:szCs w:val="20"/>
        </w:rPr>
        <w:id w:val="-12814849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F9CDB27" w14:textId="4D094D60" w:rsidR="00416A77" w:rsidRDefault="00416A77">
          <w:pPr>
            <w:pStyle w:val="Inhaltsverzeichnisberschrift"/>
          </w:pPr>
          <w:r>
            <w:t xml:space="preserve">Contenido</w:t>
          </w:r>
        </w:p>
        <w:p w14:paraId="2C8D0849" w14:textId="31AD81FD" w:rsidR="00737AD7" w:rsidRDefault="00416A77">
          <w:pPr>
            <w:pStyle w:val="Verzeichnis3"/>
            <w:tabs>
              <w:tab w:val="right" w:leader="dot" w:pos="9486"/>
            </w:tabs>
            <w:rPr>
              <w:noProof/>
              <w:szCs w:val="22"/>
              <w:rFonts w:asciiTheme="minorHAnsi" w:eastAsiaTheme="minorEastAsia" w:hAnsiTheme="minorHAnsi" w:cstheme="minorBidi"/>
            </w:rPr>
          </w:pPr>
          <w:r>
            <w:fldChar w:fldCharType="begin" w:dirty="true"/>
          </w:r>
          <w:r>
            <w:instrText xml:space="preserve"> TOC \o "1-3" \h \z \u </w:instrText>
          </w:r>
          <w:r>
            <w:fldChar w:fldCharType="separate"/>
          </w:r>
          <w:hyperlink w:anchor="_Toc98230744" w:history="1">
            <w:r w:rsidR="00737AD7" w:rsidRPr="00C12901">
              <w:rPr>
                <w:rStyle w:val="Hyperlink"/>
              </w:rPr>
              <w:t>Vorbereitung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_Toc98230744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2</w:t>
            </w:r>
            <w:r w:rsidR="00737AD7">
              <w:rPr>
                <w:webHidden/>
              </w:rPr>
              <w:fldChar w:fldCharType="end"/>
            </w:r>
          </w:hyperlink>
        </w:p>
        <w:p w14:paraId="39839942" w14:textId="050E644A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5" w:history="1">
            <w:r w:rsidR="00737AD7" w:rsidRPr="00C12901">
              <w:rPr>
                <w:rStyle w:val="Hyperlink"/>
              </w:rPr>
              <w:t>Aufgabe 1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_Toc98230745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3</w:t>
            </w:r>
            <w:r w:rsidR="00737AD7">
              <w:rPr>
                <w:webHidden/>
              </w:rPr>
              <w:fldChar w:fldCharType="end"/>
            </w:r>
          </w:hyperlink>
        </w:p>
        <w:p w14:paraId="089B506C" w14:textId="2F4E7BE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6" w:history="1">
            <w:r w:rsidR="00737AD7" w:rsidRPr="00C12901">
              <w:rPr>
                <w:rStyle w:val="Hyperlink"/>
              </w:rPr>
              <w:t>Aufgabe 2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_Toc98230746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4</w:t>
            </w:r>
            <w:r w:rsidR="00737AD7">
              <w:rPr>
                <w:webHidden/>
              </w:rPr>
              <w:fldChar w:fldCharType="end"/>
            </w:r>
          </w:hyperlink>
        </w:p>
        <w:p w14:paraId="4968F1BC" w14:textId="7C783B81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7" w:history="1">
            <w:r w:rsidR="00737AD7" w:rsidRPr="00C12901">
              <w:rPr>
                <w:rStyle w:val="Hyperlink"/>
              </w:rPr>
              <w:t>Aufgabe 3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_Toc98230747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4</w:t>
            </w:r>
            <w:r w:rsidR="00737AD7">
              <w:rPr>
                <w:webHidden/>
              </w:rPr>
              <w:fldChar w:fldCharType="end"/>
            </w:r>
          </w:hyperlink>
        </w:p>
        <w:p w14:paraId="5A0EA378" w14:textId="45281482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8" w:history="1">
            <w:r w:rsidR="00737AD7" w:rsidRPr="00C12901">
              <w:rPr>
                <w:rStyle w:val="Hyperlink"/>
              </w:rPr>
              <w:t>Aufgabe 4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_Toc98230748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5</w:t>
            </w:r>
            <w:r w:rsidR="00737AD7">
              <w:rPr>
                <w:webHidden/>
              </w:rPr>
              <w:fldChar w:fldCharType="end"/>
            </w:r>
          </w:hyperlink>
        </w:p>
        <w:p w14:paraId="7EA21B31" w14:textId="137C7DC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9" w:history="1">
            <w:r w:rsidR="00737AD7" w:rsidRPr="00C12901">
              <w:rPr>
                <w:rStyle w:val="Hyperlink"/>
              </w:rPr>
              <w:t>Aufgabe 5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_Toc98230749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2BFA1685" w14:textId="38A291F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0" w:history="1">
            <w:r w:rsidR="00737AD7" w:rsidRPr="00C12901">
              <w:rPr>
                <w:rStyle w:val="Hyperlink"/>
              </w:rPr>
              <w:t>Aufgabe 6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_Toc98230750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343EBF90" w14:textId="2997BF7F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1" w:history="1">
            <w:r w:rsidR="00737AD7" w:rsidRPr="00C12901">
              <w:rPr>
                <w:rStyle w:val="Hyperlink"/>
              </w:rPr>
              <w:t>Aufgabe 7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_Toc98230751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6647C995" w14:textId="5D671544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2" w:history="1">
            <w:r w:rsidR="00737AD7" w:rsidRPr="00C12901">
              <w:rPr>
                <w:rStyle w:val="Hyperlink"/>
              </w:rPr>
              <w:t>Aufgabe 8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_Toc98230752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7</w:t>
            </w:r>
            <w:r w:rsidR="00737AD7">
              <w:rPr>
                <w:webHidden/>
              </w:rPr>
              <w:fldChar w:fldCharType="end"/>
            </w:r>
          </w:hyperlink>
        </w:p>
        <w:p w14:paraId="6B0D43E6" w14:textId="7A445B77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3" w:history="1">
            <w:r w:rsidR="00737AD7" w:rsidRPr="00C12901">
              <w:rPr>
                <w:rStyle w:val="Hyperlink"/>
              </w:rPr>
              <w:t>Aufgabe 9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_Toc98230753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7</w:t>
            </w:r>
            <w:r w:rsidR="00737AD7">
              <w:rPr>
                <w:webHidden/>
              </w:rPr>
              <w:fldChar w:fldCharType="end"/>
            </w:r>
          </w:hyperlink>
        </w:p>
        <w:p w14:paraId="76F2C889" w14:textId="6464AC8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4" w:history="1">
            <w:r w:rsidR="00737AD7" w:rsidRPr="00C12901">
              <w:rPr>
                <w:rStyle w:val="Hyperlink"/>
              </w:rPr>
              <w:t>Aufgabe 10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_Toc98230754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8</w:t>
            </w:r>
            <w:r w:rsidR="00737AD7">
              <w:rPr>
                <w:webHidden/>
              </w:rPr>
              <w:fldChar w:fldCharType="end"/>
            </w:r>
          </w:hyperlink>
        </w:p>
        <w:p w14:paraId="5B0424E2" w14:textId="51FF72A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5" w:history="1">
            <w:r w:rsidR="00737AD7" w:rsidRPr="00C12901">
              <w:rPr>
                <w:rStyle w:val="Hyperlink"/>
              </w:rPr>
              <w:t>Aufgabe 11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_Toc98230755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8</w:t>
            </w:r>
            <w:r w:rsidR="00737AD7">
              <w:rPr>
                <w:webHidden/>
              </w:rPr>
              <w:fldChar w:fldCharType="end"/>
            </w:r>
          </w:hyperlink>
        </w:p>
        <w:p w14:paraId="5F9038D7" w14:textId="4907C858" w:rsidR="00416A77" w:rsidRDefault="00416A77">
          <w:r>
            <w:rPr>
              <w:b/>
            </w:rPr>
            <w:fldChar w:fldCharType="end"/>
          </w:r>
        </w:p>
      </w:sdtContent>
    </w:sdt>
    <w:p w14:paraId="3DE1D45B" w14:textId="77777777" w:rsidR="00416A77" w:rsidRDefault="00416A77">
      <w:pPr>
        <w:rPr>
          <w:b/>
          <w:bCs/>
        </w:rPr>
      </w:pPr>
      <w:r>
        <w:br w:type="page"/>
      </w:r>
    </w:p>
    <w:p w14:paraId="22805F1A" w14:textId="36B076D5" w:rsidR="00F73AC3" w:rsidRDefault="00F73AC3" w:rsidP="00416A77">
      <w:pPr>
        <w:pStyle w:val="berschrift3"/>
      </w:pPr>
      <w:bookmarkStart w:id="0" w:name="_Toc98230744"/>
      <w:r>
        <w:t xml:space="preserve">Preparación</w:t>
      </w:r>
      <w:bookmarkEnd w:id="0"/>
    </w:p>
    <w:p w14:paraId="25B8E70F" w14:textId="5536E3E2" w:rsidR="00F73AC3" w:rsidRDefault="00F73AC3" w:rsidP="00DD24D1"/>
    <w:p w14:paraId="35D14AD1" w14:textId="09583E27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Introduzca las baterías en el chasis del robot:</w:t>
      </w:r>
    </w:p>
    <w:p w14:paraId="5E5A4F2D" w14:textId="3A878F92" w:rsidR="00F73AC3" w:rsidRDefault="00F73AC3" w:rsidP="00DD24D1">
      <w:r>
        <w:drawing>
          <wp:anchor distT="0" distB="0" distL="114300" distR="114300" simplePos="0" relativeHeight="251659264" behindDoc="1" locked="0" layoutInCell="1" allowOverlap="1" wp14:anchorId="1BA44372" wp14:editId="5B085350">
            <wp:simplePos x="0" y="0"/>
            <wp:positionH relativeFrom="margin">
              <wp:posOffset>3168650</wp:posOffset>
            </wp:positionH>
            <wp:positionV relativeFrom="paragraph">
              <wp:posOffset>160020</wp:posOffset>
            </wp:positionV>
            <wp:extent cx="2247900" cy="2040890"/>
            <wp:effectExtent l="0" t="0" r="0" b="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683F2C" w14:textId="5A9BE865" w:rsidR="00F73AC3" w:rsidRDefault="00F73AC3" w:rsidP="00DD24D1">
      <w: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7244C5" wp14:editId="1B820429">
                <wp:simplePos x="0" y="0"/>
                <wp:positionH relativeFrom="column">
                  <wp:posOffset>2540</wp:posOffset>
                </wp:positionH>
                <wp:positionV relativeFrom="paragraph">
                  <wp:posOffset>130811</wp:posOffset>
                </wp:positionV>
                <wp:extent cx="1079500" cy="187960"/>
                <wp:effectExtent l="0" t="133350" r="0" b="154940"/>
                <wp:wrapNone/>
                <wp:docPr id="7" name="Pfeil: nach recht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5398">
                          <a:off x="0" y="0"/>
                          <a:ext cx="1079500" cy="1879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CFB8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7" o:spid="_x0000_s1026" type="#_x0000_t13" style="position:absolute;margin-left:.2pt;margin-top:10.3pt;width:85pt;height:14.8pt;rotation:120738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" adj="19720" fillcolor="#4472c4 [3204]" stroked="f" strokeweight="1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5036A4" wp14:editId="7444E238">
                <wp:simplePos x="0" y="0"/>
                <wp:positionH relativeFrom="page">
                  <wp:posOffset>3098165</wp:posOffset>
                </wp:positionH>
                <wp:positionV relativeFrom="paragraph">
                  <wp:posOffset>840105</wp:posOffset>
                </wp:positionV>
                <wp:extent cx="1146175" cy="219075"/>
                <wp:effectExtent l="0" t="0" r="0" b="9525"/>
                <wp:wrapNone/>
                <wp:docPr id="10" name="Pfeil: nach rech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175" cy="21907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6F4AC" id="Pfeil: nach rechts 10" o:spid="_x0000_s1026" type="#_x0000_t13" style="position:absolute;margin-left:243.95pt;margin-top:66.15pt;width:90.25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" adj="19536" fillcolor="#4472c4 [3204]" stroked="f" strokeweight="1pt">
                <w10:wrap anchorx="page"/>
              </v:shape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 wp14:anchorId="7A86D0FB" wp14:editId="41625432">
            <wp:simplePos x="0" y="0"/>
            <wp:positionH relativeFrom="column">
              <wp:posOffset>915670</wp:posOffset>
            </wp:positionH>
            <wp:positionV relativeFrom="paragraph">
              <wp:posOffset>39370</wp:posOffset>
            </wp:positionV>
            <wp:extent cx="699135" cy="506095"/>
            <wp:effectExtent l="0" t="0" r="45085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455" b="70879"/>
                    <a:stretch/>
                  </pic:blipFill>
                  <pic:spPr bwMode="auto">
                    <a:xfrm rot="4492657">
                      <a:off x="0" y="0"/>
                      <a:ext cx="69913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60288" behindDoc="0" locked="0" layoutInCell="1" allowOverlap="1" wp14:anchorId="56C72382" wp14:editId="075BA84C">
            <wp:simplePos x="0" y="0"/>
            <wp:positionH relativeFrom="column">
              <wp:posOffset>-594360</wp:posOffset>
            </wp:positionH>
            <wp:positionV relativeFrom="paragraph">
              <wp:posOffset>266065</wp:posOffset>
            </wp:positionV>
            <wp:extent cx="3249930" cy="1828800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E17F8" w14:textId="71AD27E1" w:rsidR="00F73AC3" w:rsidRDefault="00F73AC3" w:rsidP="00DD24D1"/>
    <w:p w14:paraId="65BA6B6C" w14:textId="77777777" w:rsidR="00F73AC3" w:rsidRDefault="00F73AC3" w:rsidP="00DD24D1"/>
    <w:p w14:paraId="4004EF4C" w14:textId="77777777" w:rsidR="00F73AC3" w:rsidRDefault="00F73AC3" w:rsidP="00DD24D1"/>
    <w:p w14:paraId="52CDAA45" w14:textId="77777777" w:rsidR="00F73AC3" w:rsidRDefault="00F73AC3" w:rsidP="00DD24D1"/>
    <w:p w14:paraId="6A96872C" w14:textId="77777777" w:rsidR="00F73AC3" w:rsidRDefault="00F73AC3" w:rsidP="00DD24D1"/>
    <w:p w14:paraId="26E92CFE" w14:textId="77777777" w:rsidR="00F73AC3" w:rsidRDefault="00F73AC3" w:rsidP="00DD24D1"/>
    <w:p w14:paraId="06EBD102" w14:textId="77777777" w:rsidR="00F73AC3" w:rsidRDefault="00F73AC3" w:rsidP="00DD24D1"/>
    <w:p w14:paraId="7703B9D3" w14:textId="77777777" w:rsidR="00F73AC3" w:rsidRDefault="00F73AC3" w:rsidP="00DD24D1"/>
    <w:p w14:paraId="4B77F717" w14:textId="77777777" w:rsidR="00F73AC3" w:rsidRDefault="00F73AC3" w:rsidP="00DD24D1"/>
    <w:p w14:paraId="3BF96BEF" w14:textId="62E609E3" w:rsidR="00F73AC3" w:rsidRDefault="00F73AC3" w:rsidP="00DD24D1"/>
    <w:p w14:paraId="575EE92F" w14:textId="0462C3CA" w:rsidR="00F73AC3" w:rsidRDefault="00F73AC3" w:rsidP="00DD24D1"/>
    <w:p w14:paraId="5BFDBE40" w14:textId="61B8031B" w:rsidR="00F73AC3" w:rsidRDefault="00F73AC3" w:rsidP="00DD24D1"/>
    <w:p w14:paraId="6B5C0E7A" w14:textId="6EED3F10" w:rsidR="00F73AC3" w:rsidRDefault="00F73AC3" w:rsidP="00DD24D1"/>
    <w:p w14:paraId="1E993ED4" w14:textId="1C1FFDD2" w:rsidR="00F73AC3" w:rsidRDefault="00F73AC3" w:rsidP="00DD24D1"/>
    <w:p w14:paraId="125933DD" w14:textId="7D812D3D" w:rsidR="00F73AC3" w:rsidRDefault="00F73AC3" w:rsidP="00DD24D1"/>
    <w:p w14:paraId="5FA23B5B" w14:textId="7B45BC9B" w:rsidR="00F73AC3" w:rsidRDefault="00F73AC3" w:rsidP="00F73AC3"/>
    <w:p w14:paraId="3D61804B" w14:textId="57534B28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Instale la aplicación First Coding en los dispositivos móviles.</w:t>
      </w:r>
      <w:r>
        <w:t xml:space="preserve"> </w:t>
      </w:r>
      <w:r>
        <w:t xml:space="preserve">Puede encontrar los enlaces a las tiendas en nuestra página web.</w:t>
      </w:r>
      <w:r>
        <w:t xml:space="preserve"> </w:t>
      </w:r>
    </w:p>
    <w:p w14:paraId="7C6CDF75" w14:textId="3BA9247C" w:rsidR="00F73AC3" w:rsidRDefault="00F73AC3" w:rsidP="00DD24D1"/>
    <w:p w14:paraId="62E97BD7" w14:textId="78492DF3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Al abrir la aplicación, aparece la opción de ver una introducción breve.</w:t>
      </w:r>
      <w:r>
        <w:t xml:space="preserve"> </w:t>
      </w:r>
      <w:r>
        <w:t xml:space="preserve">Puede utilizarla en clase, o dejar que los niños adquieran los conocimientos a partir de las tareas.</w:t>
      </w:r>
    </w:p>
    <w:p w14:paraId="103DAC07" w14:textId="77777777" w:rsidR="007C6464" w:rsidRDefault="007C6464" w:rsidP="007C6464"/>
    <w:p w14:paraId="2B2874D0" w14:textId="1D1A2575" w:rsidR="0003547A" w:rsidRDefault="0003547A">
      <w:r>
        <w:br w:type="page"/>
      </w:r>
    </w:p>
    <w:p w14:paraId="6970A003" w14:textId="789A4A57" w:rsidR="00F73AC3" w:rsidRDefault="00F73AC3" w:rsidP="00416A77">
      <w:pPr>
        <w:pStyle w:val="berschrift3"/>
      </w:pPr>
      <w:bookmarkStart w:id="1" w:name="_Toc98230745"/>
      <w:r>
        <w:t xml:space="preserve">Tarea n.º 1</w:t>
      </w:r>
      <w:bookmarkEnd w:id="1"/>
    </w:p>
    <w:p w14:paraId="2BAE61DA" w14:textId="28EFEF9C" w:rsidR="00F73AC3" w:rsidRDefault="00F73AC3" w:rsidP="00DD24D1"/>
    <w:p w14:paraId="4D6C87F5" w14:textId="3A7F349C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Construcción del robot, uso del manual de instrucciones</w:t>
      </w:r>
    </w:p>
    <w:p w14:paraId="3D12216F" w14:textId="56946068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Tormenta de ideas en grupo sobre opciones de transmisión</w:t>
      </w:r>
    </w:p>
    <w:p w14:paraId="2843AAC0" w14:textId="40EF3101" w:rsidR="00F73AC3" w:rsidRDefault="00F73AC3" w:rsidP="00F73AC3">
      <w:pPr>
        <w:pStyle w:val="Listenabsatz"/>
        <w:numPr>
          <w:ilvl w:val="1"/>
          <w:numId w:val="4"/>
        </w:numPr>
      </w:pPr>
      <w:r>
        <w:t xml:space="preserve">Opción de transmisión utilizada en el kit de construcción:</w:t>
      </w:r>
      <w:r>
        <w:t xml:space="preserve"> </w:t>
      </w:r>
      <w:r>
        <w:t xml:space="preserve">Bluetooth</w:t>
      </w:r>
    </w:p>
    <w:p w14:paraId="44872F93" w14:textId="111A5760" w:rsidR="007C6464" w:rsidRDefault="00F73AC3" w:rsidP="007C6464">
      <w:pPr>
        <w:pStyle w:val="Listenabsatz"/>
        <w:numPr>
          <w:ilvl w:val="0"/>
          <w:numId w:val="4"/>
        </w:numPr>
      </w:pPr>
      <w:r>
        <w:t xml:space="preserve">Conocer la aplicación y conectar el robot como se describe en la tarea.</w:t>
      </w:r>
    </w:p>
    <w:p w14:paraId="3BEE8893" w14:textId="2F29E1D6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Control remoto a través de la bola de seguimiento.</w:t>
      </w:r>
    </w:p>
    <w:p w14:paraId="14B1CFBB" w14:textId="219CB49E" w:rsidR="00F73AC3" w:rsidRDefault="007C6464" w:rsidP="00F73AC3">
      <w:pPr>
        <w:pStyle w:val="Listenabsatz"/>
        <w:numPr>
          <w:ilvl w:val="0"/>
          <w:numId w:val="4"/>
        </w:numPr>
      </w:pPr>
      <w:r>
        <w:t xml:space="preserve">Conocer los sensores</w:t>
      </w:r>
    </w:p>
    <w:p w14:paraId="3F2E17A0" w14:textId="7F00875D" w:rsidR="007C6464" w:rsidRDefault="007C6464" w:rsidP="007C6464">
      <w:pPr>
        <w:pStyle w:val="Listenabsatz"/>
      </w:pPr>
      <w:r>
        <w:t xml:space="preserve">Mostrar en la aplicación en qué lado se toca el parachoques:</w:t>
      </w:r>
    </w:p>
    <w:p w14:paraId="5AD50B34" w14:textId="1E605103" w:rsidR="007C6464" w:rsidRDefault="0003547A" w:rsidP="007C6464">
      <w:pPr>
        <w:pStyle w:val="Listenabsatz"/>
      </w:pPr>
      <w:r>
        <w:drawing>
          <wp:anchor distT="0" distB="0" distL="114300" distR="114300" simplePos="0" relativeHeight="251666432" behindDoc="0" locked="0" layoutInCell="1" allowOverlap="1" wp14:anchorId="1321545C" wp14:editId="0490A6D4">
            <wp:simplePos x="0" y="0"/>
            <wp:positionH relativeFrom="margin">
              <wp:posOffset>3713799</wp:posOffset>
            </wp:positionH>
            <wp:positionV relativeFrom="paragraph">
              <wp:posOffset>136207</wp:posOffset>
            </wp:positionV>
            <wp:extent cx="1323340" cy="1426845"/>
            <wp:effectExtent l="5397" t="0" r="0" b="0"/>
            <wp:wrapNone/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2334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AF3D6" w14:textId="35351806" w:rsidR="00F73AC3" w:rsidRDefault="00F73AC3" w:rsidP="00F73AC3"/>
    <w:p w14:paraId="6A162A28" w14:textId="5EF4C6FF" w:rsidR="00F73AC3" w:rsidRDefault="0003547A" w:rsidP="00F73AC3">
      <w: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50094B" wp14:editId="3C5CB509">
                <wp:simplePos x="0" y="0"/>
                <wp:positionH relativeFrom="column">
                  <wp:posOffset>3397251</wp:posOffset>
                </wp:positionH>
                <wp:positionV relativeFrom="paragraph">
                  <wp:posOffset>62865</wp:posOffset>
                </wp:positionV>
                <wp:extent cx="332740" cy="141605"/>
                <wp:effectExtent l="0" t="0" r="67310" b="67945"/>
                <wp:wrapNone/>
                <wp:docPr id="281512779" name="Gerade Verbindung mit Pfeil 281512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2740" cy="1416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A65314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81512779" o:spid="_x0000_s1026" type="#_x0000_t32" style="position:absolute;margin-left:267.5pt;margin-top:4.95pt;width:26.2pt;height:11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 wp14:anchorId="6673C404" wp14:editId="4B99DF94">
            <wp:simplePos x="0" y="0"/>
            <wp:positionH relativeFrom="margin">
              <wp:posOffset>-1270</wp:posOffset>
            </wp:positionH>
            <wp:positionV relativeFrom="page">
              <wp:posOffset>3251835</wp:posOffset>
            </wp:positionV>
            <wp:extent cx="2496185" cy="1212850"/>
            <wp:effectExtent l="0" t="0" r="0" b="6350"/>
            <wp:wrapThrough wrapText="bothSides">
              <wp:wrapPolygon edited="0">
                <wp:start x="0" y="0"/>
                <wp:lineTo x="0" y="21374"/>
                <wp:lineTo x="21430" y="21374"/>
                <wp:lineTo x="21430" y="0"/>
                <wp:lineTo x="0" y="0"/>
              </wp:wrapPolygon>
            </wp:wrapThrough>
            <wp:docPr id="281512775" name="Grafik 281512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55"/>
                    <a:stretch/>
                  </pic:blipFill>
                  <pic:spPr bwMode="auto">
                    <a:xfrm>
                      <a:off x="0" y="0"/>
                      <a:ext cx="24961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7AADE2" w14:textId="77EADCBE" w:rsidR="007C6464" w:rsidRDefault="007C6464" w:rsidP="007C6464"/>
    <w:p w14:paraId="181F2D43" w14:textId="08236528" w:rsidR="0003547A" w:rsidRDefault="0003547A">
      <w: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0B4BC2" wp14:editId="69230B47">
                <wp:simplePos x="0" y="0"/>
                <wp:positionH relativeFrom="column">
                  <wp:posOffset>3305810</wp:posOffset>
                </wp:positionH>
                <wp:positionV relativeFrom="paragraph">
                  <wp:posOffset>128905</wp:posOffset>
                </wp:positionV>
                <wp:extent cx="358140" cy="45719"/>
                <wp:effectExtent l="0" t="38100" r="41910" b="88265"/>
                <wp:wrapNone/>
                <wp:docPr id="281512777" name="Gerade Verbindung mit Pfeil 281512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14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0CF45" id="Gerade Verbindung mit Pfeil 281512777" o:spid="_x0000_s1026" type="#_x0000_t32" style="position:absolute;margin-left:260.3pt;margin-top:10.15pt;width:28.2pt;height: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" strokecolor="#4472c4 [3204]" strokeweight=".5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84A7CA" wp14:editId="00748CD2">
                <wp:simplePos x="0" y="0"/>
                <wp:positionH relativeFrom="page">
                  <wp:posOffset>3124200</wp:posOffset>
                </wp:positionH>
                <wp:positionV relativeFrom="margin">
                  <wp:posOffset>2414270</wp:posOffset>
                </wp:positionV>
                <wp:extent cx="929640" cy="137160"/>
                <wp:effectExtent l="0" t="0" r="3810" b="0"/>
                <wp:wrapNone/>
                <wp:docPr id="55" name="Pfeil: nach rechts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40" cy="1371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9DBDE" id="Pfeil: nach rechts 55" o:spid="_x0000_s1026" type="#_x0000_t13" style="position:absolute;margin-left:246pt;margin-top:190.1pt;width:73.2pt;height:10.8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" adj="20007" fillcolor="#4472c4 [3204]" stroked="f" strokeweight="1pt">
                <w10:wrap anchorx="page" anchory="margin"/>
              </v:shape>
            </w:pict>
          </mc:Fallback>
        </mc:AlternateContent>
      </w:r>
    </w:p>
    <w:p w14:paraId="5E38132B" w14:textId="58BE7012" w:rsidR="0003547A" w:rsidRDefault="0003547A"/>
    <w:p w14:paraId="5DC34E58" w14:textId="2401CC6C" w:rsidR="0003547A" w:rsidRDefault="0003547A">
      <w: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A12E59" wp14:editId="124B0898">
                <wp:simplePos x="0" y="0"/>
                <wp:positionH relativeFrom="column">
                  <wp:posOffset>3420111</wp:posOffset>
                </wp:positionH>
                <wp:positionV relativeFrom="paragraph">
                  <wp:posOffset>44450</wp:posOffset>
                </wp:positionV>
                <wp:extent cx="317500" cy="137160"/>
                <wp:effectExtent l="0" t="38100" r="63500" b="34290"/>
                <wp:wrapNone/>
                <wp:docPr id="58" name="Gerade Verbindung mit Pfei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00" cy="1371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D6877" id="Gerade Verbindung mit Pfeil 58" o:spid="_x0000_s1026" type="#_x0000_t32" style="position:absolute;margin-left:269.3pt;margin-top:3.5pt;width:25pt;height:10.8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</w:p>
    <w:p w14:paraId="552CB41B" w14:textId="2000740C" w:rsidR="0003547A" w:rsidRDefault="0003547A"/>
    <w:p w14:paraId="22D64DDA" w14:textId="1A638B69" w:rsidR="0003547A" w:rsidRDefault="0003547A"/>
    <w:p w14:paraId="3F73FC53" w14:textId="6B9A652E" w:rsidR="0003547A" w:rsidRDefault="0003547A"/>
    <w:p w14:paraId="281F27EF" w14:textId="189B7BA8" w:rsidR="0003547A" w:rsidRDefault="0003547A"/>
    <w:p w14:paraId="4CA73F92" w14:textId="3D050065" w:rsidR="0003547A" w:rsidRDefault="0003547A"/>
    <w:p w14:paraId="238FB63C" w14:textId="28CF5D8A" w:rsidR="007C6464" w:rsidRDefault="007C6464"/>
    <w:p w14:paraId="0223305A" w14:textId="2B140F22" w:rsidR="007C6464" w:rsidRDefault="007C6464" w:rsidP="007C6464">
      <w:pPr>
        <w:pStyle w:val="Listenabsatz"/>
        <w:numPr>
          <w:ilvl w:val="0"/>
          <w:numId w:val="7"/>
        </w:numPr>
      </w:pPr>
      <w:r>
        <w:t xml:space="preserve">Sensor de seguimiento en la parte inferior del robot.</w:t>
      </w:r>
      <w:r>
        <w:t xml:space="preserve"> </w:t>
      </w:r>
      <w:r>
        <w:t xml:space="preserve">Si el robot se mantiene sobre la línea negra del recorrido, la línea se detecta y se muestra en la aplicación.</w:t>
      </w:r>
    </w:p>
    <w:p w14:paraId="63352584" w14:textId="182D2DD5" w:rsidR="007C6464" w:rsidRDefault="007C6464" w:rsidP="007C6464">
      <w:pPr>
        <w:ind w:left="360"/>
      </w:pPr>
    </w:p>
    <w:p w14:paraId="554E4017" w14:textId="0DB2A2AE" w:rsidR="007C6464" w:rsidRDefault="007C6464" w:rsidP="007C6464"/>
    <w:p w14:paraId="5A4E9377" w14:textId="2C113183" w:rsidR="007C6464" w:rsidRDefault="0003547A" w:rsidP="007C6464">
      <w: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9E0517" wp14:editId="1F99B3B9">
                <wp:simplePos x="0" y="0"/>
                <wp:positionH relativeFrom="column">
                  <wp:posOffset>2338070</wp:posOffset>
                </wp:positionH>
                <wp:positionV relativeFrom="page">
                  <wp:posOffset>5783580</wp:posOffset>
                </wp:positionV>
                <wp:extent cx="114300" cy="365760"/>
                <wp:effectExtent l="0" t="0" r="76200" b="53340"/>
                <wp:wrapNone/>
                <wp:docPr id="129" name="Gerade Verbindung mit Pfeil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81691" id="Gerade Verbindung mit Pfeil 129" o:spid="_x0000_s1026" type="#_x0000_t32" style="position:absolute;margin-left:184.1pt;margin-top:455.4pt;width:9pt;height:28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27978B" wp14:editId="45C2100D">
                <wp:simplePos x="0" y="0"/>
                <wp:positionH relativeFrom="column">
                  <wp:posOffset>2726055</wp:posOffset>
                </wp:positionH>
                <wp:positionV relativeFrom="page">
                  <wp:posOffset>5760720</wp:posOffset>
                </wp:positionV>
                <wp:extent cx="94615" cy="373380"/>
                <wp:effectExtent l="57150" t="0" r="19685" b="64770"/>
                <wp:wrapNone/>
                <wp:docPr id="281512783" name="Gerade Verbindung mit Pfeil 281512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615" cy="3733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F7624" id="Gerade Verbindung mit Pfeil 281512783" o:spid="_x0000_s1026" type="#_x0000_t32" style="position:absolute;margin-left:214.65pt;margin-top:453.6pt;width:7.45pt;height:29.4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</w:p>
    <w:p w14:paraId="1C478C9E" w14:textId="3DFD582B" w:rsidR="007C6464" w:rsidRDefault="007C6464" w:rsidP="007C6464"/>
    <w:p w14:paraId="58760BD0" w14:textId="2E88A259" w:rsidR="007C6464" w:rsidRDefault="007C6464" w:rsidP="007C6464"/>
    <w:p w14:paraId="546620EA" w14:textId="3B2C476F" w:rsidR="007C6464" w:rsidRDefault="0003547A" w:rsidP="007C6464">
      <w:r>
        <w:drawing>
          <wp:anchor distT="0" distB="0" distL="114300" distR="114300" simplePos="0" relativeHeight="251672576" behindDoc="0" locked="0" layoutInCell="1" allowOverlap="1" wp14:anchorId="206925BE" wp14:editId="5AC2E2E4">
            <wp:simplePos x="0" y="0"/>
            <wp:positionH relativeFrom="margin">
              <wp:posOffset>1685290</wp:posOffset>
            </wp:positionH>
            <wp:positionV relativeFrom="margin">
              <wp:posOffset>4990465</wp:posOffset>
            </wp:positionV>
            <wp:extent cx="1851660" cy="1996440"/>
            <wp:effectExtent l="0" t="0" r="0" b="3810"/>
            <wp:wrapNone/>
            <wp:docPr id="128" name="Grafi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3A93F" w14:textId="2730955A" w:rsidR="007C6464" w:rsidRDefault="007C6464" w:rsidP="007C6464"/>
    <w:p w14:paraId="0DDE71C5" w14:textId="29BF3E67" w:rsidR="007C6464" w:rsidRDefault="007C6464" w:rsidP="007C6464"/>
    <w:p w14:paraId="28C9B2DC" w14:textId="5CDF79A9" w:rsidR="007C6464" w:rsidRDefault="007C6464" w:rsidP="007C6464"/>
    <w:p w14:paraId="044B3D23" w14:textId="55751B0A" w:rsidR="007C6464" w:rsidRDefault="007C6464" w:rsidP="007C6464"/>
    <w:p w14:paraId="089B38BC" w14:textId="45DC3F91" w:rsidR="007C6464" w:rsidRDefault="007C6464" w:rsidP="007C6464"/>
    <w:p w14:paraId="2D7F6B27" w14:textId="0C3E89F8" w:rsidR="007C6464" w:rsidRDefault="007C6464" w:rsidP="007C6464"/>
    <w:p w14:paraId="563F978E" w14:textId="60A5FFB8" w:rsidR="007C6464" w:rsidRDefault="007C6464" w:rsidP="007C6464"/>
    <w:p w14:paraId="5B502D94" w14:textId="2DF16AA5" w:rsidR="007C6464" w:rsidRDefault="007C6464" w:rsidP="007C6464"/>
    <w:p w14:paraId="21951AA7" w14:textId="702C42EB" w:rsidR="007C6464" w:rsidRDefault="007C6464" w:rsidP="007C6464"/>
    <w:p w14:paraId="6D1031CC" w14:textId="215345D7" w:rsidR="007C6464" w:rsidRDefault="007C6464" w:rsidP="007C6464"/>
    <w:p w14:paraId="12AAFDC8" w14:textId="44D6AFBB" w:rsidR="007C6464" w:rsidRDefault="007C6464" w:rsidP="007C6464"/>
    <w:p w14:paraId="7B207D1C" w14:textId="286C95C2" w:rsidR="007C6464" w:rsidRDefault="007C6464" w:rsidP="007C6464"/>
    <w:p w14:paraId="68B9ED3E" w14:textId="37DBEAE8" w:rsidR="0003547A" w:rsidRDefault="0003547A">
      <w:r>
        <w:br w:type="page"/>
      </w:r>
    </w:p>
    <w:p w14:paraId="514CB2E5" w14:textId="5A94B31C" w:rsidR="007C6464" w:rsidRDefault="007C6464" w:rsidP="00416A77">
      <w:pPr>
        <w:pStyle w:val="berschrift3"/>
      </w:pPr>
      <w:bookmarkStart w:id="2" w:name="_Toc98230746"/>
      <w:r>
        <w:t xml:space="preserve">Tarea n.º 2</w:t>
      </w:r>
      <w:bookmarkEnd w:id="2"/>
    </w:p>
    <w:p w14:paraId="15A8170F" w14:textId="6C8964C7" w:rsidR="007C6464" w:rsidRDefault="007C6464" w:rsidP="007C6464"/>
    <w:p w14:paraId="6DEC0753" w14:textId="50FEA2FA" w:rsidR="007C6464" w:rsidRDefault="0003547A" w:rsidP="007C6464">
      <w:pPr>
        <w:pStyle w:val="Listenabsatz"/>
        <w:numPr>
          <w:ilvl w:val="0"/>
          <w:numId w:val="7"/>
        </w:numPr>
      </w:pPr>
      <w: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E614228" wp14:editId="1564F101">
                <wp:simplePos x="0" y="0"/>
                <wp:positionH relativeFrom="column">
                  <wp:posOffset>3465830</wp:posOffset>
                </wp:positionH>
                <wp:positionV relativeFrom="paragraph">
                  <wp:posOffset>701040</wp:posOffset>
                </wp:positionV>
                <wp:extent cx="1790700" cy="1404620"/>
                <wp:effectExtent l="0" t="0" r="19050" b="2476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7C02A" w14:textId="77CDEEFB" w:rsidR="0003547A" w:rsidRDefault="0003547A">
                            <w:r>
                              <w:t xml:space="preserve">Bola de seguimiento/control remoto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61422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72.9pt;margin-top:55.2pt;width:141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">
                <v:textbox style="mso-fit-shape-to-text:t">
                  <w:txbxContent>
                    <w:p w14:paraId="17A7C02A" w14:textId="77CDEEFB" w:rsidR="0003547A" w:rsidRDefault="0003547A">
                      <w:r>
                        <w:t xml:space="preserve">Bola de seguimiento/control remoto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4AD9DC21" wp14:editId="0A3F6ADB">
                <wp:simplePos x="0" y="0"/>
                <wp:positionH relativeFrom="column">
                  <wp:posOffset>318770</wp:posOffset>
                </wp:positionH>
                <wp:positionV relativeFrom="paragraph">
                  <wp:posOffset>266700</wp:posOffset>
                </wp:positionV>
                <wp:extent cx="1219200" cy="1404620"/>
                <wp:effectExtent l="0" t="0" r="19050" b="24765"/>
                <wp:wrapSquare wrapText="bothSides"/>
                <wp:docPr id="28151278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29531" w14:textId="7CA7F487" w:rsidR="0003547A" w:rsidRDefault="0003547A" w:rsidP="0003547A">
                            <w:r>
                              <w:t xml:space="preserve">Play/reproducir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D9DC21" id="_x0000_s1027" type="#_x0000_t202" style="position:absolute;left:0;text-align:left;margin-left:25.1pt;margin-top:21pt;width:96pt;height:110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">
                <v:textbox style="mso-fit-shape-to-text:t">
                  <w:txbxContent>
                    <w:p w14:paraId="3E129531" w14:textId="7CA7F487" w:rsidR="0003547A" w:rsidRDefault="0003547A" w:rsidP="0003547A">
                      <w:r>
                        <w:t xml:space="preserve">Play/reproducir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278D443" wp14:editId="6BBC2779">
                <wp:simplePos x="0" y="0"/>
                <wp:positionH relativeFrom="column">
                  <wp:posOffset>3450590</wp:posOffset>
                </wp:positionH>
                <wp:positionV relativeFrom="paragraph">
                  <wp:posOffset>274320</wp:posOffset>
                </wp:positionV>
                <wp:extent cx="1104900" cy="1404620"/>
                <wp:effectExtent l="0" t="0" r="19050" b="24765"/>
                <wp:wrapSquare wrapText="bothSides"/>
                <wp:docPr id="28151278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62FCB" w14:textId="77777777" w:rsidR="0003547A" w:rsidRDefault="0003547A" w:rsidP="0003547A">
                            <w:r>
                              <w:t xml:space="preserve">Grabar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78D443" id="_x0000_s1028" type="#_x0000_t202" style="position:absolute;left:0;text-align:left;margin-left:271.7pt;margin-top:21.6pt;width:87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">
                <v:textbox style="mso-fit-shape-to-text:t">
                  <w:txbxContent>
                    <w:p w14:paraId="48F62FCB" w14:textId="77777777" w:rsidR="0003547A" w:rsidRDefault="0003547A" w:rsidP="0003547A">
                      <w:r>
                        <w:t xml:space="preserve">Grabar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36817F" wp14:editId="7D43A499">
                <wp:simplePos x="0" y="0"/>
                <wp:positionH relativeFrom="column">
                  <wp:posOffset>1568450</wp:posOffset>
                </wp:positionH>
                <wp:positionV relativeFrom="paragraph">
                  <wp:posOffset>415290</wp:posOffset>
                </wp:positionV>
                <wp:extent cx="464820" cy="0"/>
                <wp:effectExtent l="0" t="95250" r="0" b="95250"/>
                <wp:wrapNone/>
                <wp:docPr id="8" name="Gerade Verbindung mit Pfei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82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7CF288" id="Gerade Verbindung mit Pfeil 8" o:spid="_x0000_s1026" type="#_x0000_t32" style="position:absolute;margin-left:123.5pt;margin-top:32.7pt;width:36.6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" strokecolor="#4472c4 [3204]" strokeweight="3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923F47D" wp14:editId="7AC91DE5">
                <wp:simplePos x="0" y="0"/>
                <wp:positionH relativeFrom="column">
                  <wp:posOffset>2880360</wp:posOffset>
                </wp:positionH>
                <wp:positionV relativeFrom="paragraph">
                  <wp:posOffset>840740</wp:posOffset>
                </wp:positionV>
                <wp:extent cx="544830" cy="0"/>
                <wp:effectExtent l="0" t="95250" r="0" b="95250"/>
                <wp:wrapNone/>
                <wp:docPr id="12" name="Gerade Verbindung mit Pfei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19CBB" id="Gerade Verbindung mit Pfeil 12" o:spid="_x0000_s1026" type="#_x0000_t32" style="position:absolute;margin-left:226.8pt;margin-top:66.2pt;width:42.9pt;height:0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" strokecolor="#4472c4 [3204]" strokeweight="3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09C397A" wp14:editId="1E53A49C">
                <wp:simplePos x="0" y="0"/>
                <wp:positionH relativeFrom="column">
                  <wp:posOffset>2843530</wp:posOffset>
                </wp:positionH>
                <wp:positionV relativeFrom="paragraph">
                  <wp:posOffset>417830</wp:posOffset>
                </wp:positionV>
                <wp:extent cx="544830" cy="0"/>
                <wp:effectExtent l="0" t="95250" r="0" b="95250"/>
                <wp:wrapNone/>
                <wp:docPr id="281512786" name="Gerade Verbindung mit Pfeil 281512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64CE3" id="Gerade Verbindung mit Pfeil 281512786" o:spid="_x0000_s1026" type="#_x0000_t32" style="position:absolute;margin-left:223.9pt;margin-top:32.9pt;width:42.9pt;height:0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" strokecolor="#4472c4 [3204]" strokeweight="3pt">
                <v:stroke endarrow="block" joinstyle="miter"/>
              </v:shape>
            </w:pict>
          </mc:Fallback>
        </mc:AlternateContent>
      </w:r>
      <w:r>
        <w:drawing>
          <wp:anchor distT="0" distB="0" distL="114300" distR="114300" simplePos="0" relativeHeight="251676672" behindDoc="1" locked="0" layoutInCell="1" allowOverlap="1" wp14:anchorId="53EE3A37" wp14:editId="11F4947F">
            <wp:simplePos x="0" y="0"/>
            <wp:positionH relativeFrom="column">
              <wp:posOffset>2129790</wp:posOffset>
            </wp:positionH>
            <wp:positionV relativeFrom="paragraph">
              <wp:posOffset>281940</wp:posOffset>
            </wp:positionV>
            <wp:extent cx="709933" cy="906780"/>
            <wp:effectExtent l="0" t="0" r="0" b="7620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3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Etiquetado de las funciones de la bola de seguimiento:</w:t>
      </w:r>
    </w:p>
    <w:p w14:paraId="53BF2377" w14:textId="6EDF5E3F" w:rsidR="0003547A" w:rsidRPr="0003547A" w:rsidRDefault="0003547A" w:rsidP="0003547A"/>
    <w:p w14:paraId="0A2F86D5" w14:textId="5C545B3D" w:rsidR="0003547A" w:rsidRPr="0003547A" w:rsidRDefault="0003547A" w:rsidP="0003547A"/>
    <w:p w14:paraId="2B3D2667" w14:textId="63F6FED4" w:rsidR="0003547A" w:rsidRPr="0003547A" w:rsidRDefault="0003547A" w:rsidP="0003547A"/>
    <w:p w14:paraId="159AFAD0" w14:textId="7594B156" w:rsidR="0003547A" w:rsidRPr="0003547A" w:rsidRDefault="0003547A" w:rsidP="0003547A"/>
    <w:p w14:paraId="64641DC9" w14:textId="6FD7976F" w:rsidR="0003547A" w:rsidRPr="0003547A" w:rsidRDefault="0003547A" w:rsidP="0003547A"/>
    <w:p w14:paraId="3CD98159" w14:textId="7F440F44" w:rsidR="0003547A" w:rsidRPr="0003547A" w:rsidRDefault="0003547A" w:rsidP="0003547A"/>
    <w:p w14:paraId="710A9F08" w14:textId="3F83F582" w:rsidR="0003547A" w:rsidRPr="0003547A" w:rsidRDefault="0003547A" w:rsidP="0003547A"/>
    <w:p w14:paraId="446E62F4" w14:textId="59D7059A" w:rsidR="0003547A" w:rsidRPr="0003547A" w:rsidRDefault="0003547A" w:rsidP="0003547A"/>
    <w:p w14:paraId="28FED26B" w14:textId="52DB14CF" w:rsidR="0003547A" w:rsidRDefault="0003547A" w:rsidP="0003547A"/>
    <w:p w14:paraId="6A58FC9D" w14:textId="780183FF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Programación por aprendizaje de un trayecto libre o previamente definido.</w:t>
      </w:r>
      <w:r>
        <w:t xml:space="preserve"> </w:t>
      </w:r>
      <w:r>
        <w:t xml:space="preserve">El trayecto definido puede definirse, por ejemplo, con cinta, con puntos de referencia o con el recorrido.</w:t>
      </w:r>
    </w:p>
    <w:p w14:paraId="6D31C97E" w14:textId="3463CEDC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La explicación de la función Teach-In está anotada en la tarea.</w:t>
      </w:r>
      <w:r>
        <w:t xml:space="preserve"> </w:t>
      </w:r>
    </w:p>
    <w:p w14:paraId="74038E48" w14:textId="579F549F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Los programas Teach-In están disponibles hasta que se cierra la aplicación o se apaga el robot.</w:t>
      </w:r>
    </w:p>
    <w:p w14:paraId="167E34AD" w14:textId="622A2F3D" w:rsidR="0003547A" w:rsidRDefault="0003547A" w:rsidP="0003547A"/>
    <w:p w14:paraId="076319FF" w14:textId="1ED01364" w:rsidR="0003547A" w:rsidRDefault="0003547A" w:rsidP="00416A77">
      <w:pPr>
        <w:pStyle w:val="berschrift3"/>
      </w:pPr>
      <w:bookmarkStart w:id="3" w:name="_Toc98230747"/>
      <w:r>
        <w:t xml:space="preserve">Tarea n.º 3</w:t>
      </w:r>
      <w:bookmarkEnd w:id="3"/>
    </w:p>
    <w:p w14:paraId="2F849C6D" w14:textId="0D71C4D0" w:rsidR="0003547A" w:rsidRDefault="0003547A" w:rsidP="0003547A"/>
    <w:p w14:paraId="6098106A" w14:textId="5AB0C0DD" w:rsidR="0003547A" w:rsidRDefault="006C229C" w:rsidP="0003547A">
      <w:r>
        <w:t xml:space="preserve">Para esta tarea, se puede consultar el vídeo de introducción al iniciar la aplicación.</w:t>
      </w:r>
    </w:p>
    <w:p w14:paraId="49E3BDD2" w14:textId="40F5EB78" w:rsidR="006C229C" w:rsidRDefault="006C229C" w:rsidP="0003547A"/>
    <w:p w14:paraId="35572DB1" w14:textId="321E25D2" w:rsidR="006C229C" w:rsidRPr="00DB7F5C" w:rsidRDefault="00AD4443" w:rsidP="00AD4443">
      <w:pPr>
        <w:pStyle w:val="Listenabsatz"/>
        <w:numPr>
          <w:ilvl w:val="0"/>
          <w:numId w:val="15"/>
        </w:numPr>
        <w:rPr>
          <w:b/>
          <w:bCs/>
        </w:rPr>
      </w:pPr>
      <w:r>
        <w:rPr>
          <w:b/>
        </w:rPr>
        <w:t xml:space="preserve">Etiquetado de los bloques y su función</w:t>
      </w:r>
    </w:p>
    <w:p w14:paraId="3A4A9ED9" w14:textId="77777777" w:rsidR="00AD4443" w:rsidRDefault="00AD4443" w:rsidP="00DB7F5C"/>
    <w:p w14:paraId="7E5D789B" w14:textId="12179759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Verde</w:t>
      </w:r>
    </w:p>
    <w:p w14:paraId="62E8C9D1" w14:textId="4C3BBFA2" w:rsidR="00AD4443" w:rsidRPr="00AD4443" w:rsidRDefault="00AD4443" w:rsidP="00AD4443">
      <w:pPr>
        <w:pStyle w:val="Listenabsatz"/>
      </w:pPr>
      <w:r>
        <w:drawing>
          <wp:inline distT="0" distB="0" distL="0" distR="0" wp14:anchorId="2CF81EED" wp14:editId="45C72A76">
            <wp:extent cx="541866" cy="609436"/>
            <wp:effectExtent l="0" t="0" r="0" b="63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7" t="79615" r="78476" b="-1992"/>
                    <a:stretch/>
                  </pic:blipFill>
                  <pic:spPr bwMode="auto">
                    <a:xfrm>
                      <a:off x="0" y="0"/>
                      <a:ext cx="55107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Inicio de programa:</w:t>
      </w:r>
      <w:r>
        <w:t xml:space="preserve"> </w:t>
      </w:r>
      <w:r>
        <w:t xml:space="preserve">Aquí comienza el programa al inicio</w:t>
      </w:r>
    </w:p>
    <w:p w14:paraId="17934C57" w14:textId="70FE0F8D" w:rsidR="00AD4443" w:rsidRPr="00AD4443" w:rsidRDefault="00AD4443" w:rsidP="00AD4443">
      <w:pPr>
        <w:pStyle w:val="Listenabsatz"/>
      </w:pPr>
      <w:r>
        <w:drawing>
          <wp:inline distT="0" distB="0" distL="0" distR="0" wp14:anchorId="04B4CBD6" wp14:editId="26FC717D">
            <wp:extent cx="566620" cy="608965"/>
            <wp:effectExtent l="0" t="0" r="5080" b="63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79615" r="69110" b="-1992"/>
                    <a:stretch/>
                  </pic:blipFill>
                  <pic:spPr bwMode="auto">
                    <a:xfrm>
                      <a:off x="0" y="0"/>
                      <a:ext cx="5766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Aplauso:</w:t>
      </w:r>
      <w:r>
        <w:t xml:space="preserve"> </w:t>
      </w:r>
      <w:r>
        <w:t xml:space="preserve">Al aplaudir...</w:t>
      </w:r>
    </w:p>
    <w:p w14:paraId="08E47149" w14:textId="63EC0C1D" w:rsidR="00AD4443" w:rsidRPr="00AD4443" w:rsidRDefault="00AD4443" w:rsidP="00AD4443">
      <w:pPr>
        <w:pStyle w:val="Listenabsatz"/>
      </w:pPr>
      <w:r>
        <w:drawing>
          <wp:inline distT="0" distB="0" distL="0" distR="0" wp14:anchorId="3D9A8A59" wp14:editId="6CBA4C2D">
            <wp:extent cx="540583" cy="608965"/>
            <wp:effectExtent l="0" t="0" r="0" b="63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44" t="79615" r="60024" b="-1992"/>
                    <a:stretch/>
                  </pic:blipFill>
                  <pic:spPr bwMode="auto">
                    <a:xfrm>
                      <a:off x="0" y="0"/>
                      <a:ext cx="5501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Parachoques:</w:t>
      </w:r>
      <w:r>
        <w:t xml:space="preserve"> </w:t>
      </w:r>
      <w:r>
        <w:t xml:space="preserve">Al presionar el parachoques…</w:t>
      </w:r>
    </w:p>
    <w:p w14:paraId="3EDAC287" w14:textId="624D6EC0" w:rsidR="00AD4443" w:rsidRPr="00AD4443" w:rsidRDefault="00AD4443" w:rsidP="00AD4443">
      <w:pPr>
        <w:pStyle w:val="Listenabsatz"/>
      </w:pPr>
      <w:r>
        <w:drawing>
          <wp:inline distT="0" distB="0" distL="0" distR="0" wp14:anchorId="42093E01" wp14:editId="779C7650">
            <wp:extent cx="554990" cy="609436"/>
            <wp:effectExtent l="0" t="0" r="0" b="63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6" t="79615" r="50581" b="-1992"/>
                    <a:stretch/>
                  </pic:blipFill>
                  <pic:spPr bwMode="auto">
                    <a:xfrm>
                      <a:off x="0" y="0"/>
                      <a:ext cx="564420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Rastro:</w:t>
      </w:r>
      <w:r>
        <w:t xml:space="preserve"> </w:t>
      </w:r>
      <w:r>
        <w:t xml:space="preserve">Al encontrar un rastro...</w:t>
      </w:r>
    </w:p>
    <w:p w14:paraId="69659A0B" w14:textId="77777777" w:rsidR="00AD4443" w:rsidRPr="00AD4443" w:rsidRDefault="00AD4443" w:rsidP="00AD4443"/>
    <w:p w14:paraId="79D39280" w14:textId="77777777" w:rsidR="00AD4443" w:rsidRPr="00AD4443" w:rsidRDefault="00AD4443" w:rsidP="00AD4443">
      <w:pPr>
        <w:pStyle w:val="Listenabsatz"/>
      </w:pPr>
    </w:p>
    <w:p w14:paraId="44A83807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Azul</w:t>
      </w:r>
    </w:p>
    <w:p w14:paraId="619DFCED" w14:textId="77777777" w:rsidR="00AD4443" w:rsidRPr="00AD4443" w:rsidRDefault="00AD4443" w:rsidP="00AD4443"/>
    <w:p w14:paraId="04FCF913" w14:textId="0AC111F9" w:rsidR="00AD4443" w:rsidRPr="00AD4443" w:rsidRDefault="00AD4443" w:rsidP="00AD4443">
      <w:pPr>
        <w:pStyle w:val="Listenabsatz"/>
      </w:pPr>
      <w:r>
        <w:drawing>
          <wp:inline distT="0" distB="0" distL="0" distR="0" wp14:anchorId="4873E5FB" wp14:editId="214A9F09">
            <wp:extent cx="613492" cy="491067"/>
            <wp:effectExtent l="0" t="0" r="0" b="444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4" t="82251" r="78062" b="1940"/>
                    <a:stretch/>
                  </pic:blipFill>
                  <pic:spPr bwMode="auto">
                    <a:xfrm>
                      <a:off x="0" y="0"/>
                      <a:ext cx="615392" cy="49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Salida de sonido:</w:t>
      </w:r>
      <w:r>
        <w:t xml:space="preserve"> </w:t>
      </w:r>
      <w:r>
        <w:t xml:space="preserve">Se reproduce un sonido</w:t>
      </w:r>
    </w:p>
    <w:p w14:paraId="77EC13BC" w14:textId="37447F40" w:rsidR="00AD4443" w:rsidRDefault="00AD4443" w:rsidP="00AD4443">
      <w:pPr>
        <w:pStyle w:val="Listenabsatz"/>
      </w:pPr>
      <w:r>
        <w:drawing>
          <wp:inline distT="0" distB="0" distL="0" distR="0" wp14:anchorId="46C3CF5F" wp14:editId="60F744B4">
            <wp:extent cx="582790" cy="499534"/>
            <wp:effectExtent l="0" t="0" r="825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8" t="82251" r="68722" b="-26"/>
                    <a:stretch/>
                  </pic:blipFill>
                  <pic:spPr bwMode="auto">
                    <a:xfrm>
                      <a:off x="0" y="0"/>
                      <a:ext cx="584067" cy="50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Velocidad:</w:t>
      </w:r>
      <w:r>
        <w:t xml:space="preserve"> </w:t>
      </w:r>
      <w:r>
        <w:t xml:space="preserve">Ajuste de velocidad</w:t>
      </w:r>
    </w:p>
    <w:p w14:paraId="59D29E5A" w14:textId="581FDDC9" w:rsidR="00DB7F5C" w:rsidRDefault="00DB7F5C">
      <w:r>
        <w:br w:type="page"/>
      </w:r>
    </w:p>
    <w:p w14:paraId="41A37822" w14:textId="00B8330E" w:rsidR="00DB7F5C" w:rsidRPr="00DB7F5C" w:rsidRDefault="00AD4443" w:rsidP="00DB7F5C">
      <w:pPr>
        <w:pStyle w:val="Listenabsatz"/>
        <w:rPr>
          <w:szCs w:val="22"/>
          <w:rFonts w:cs="Arial"/>
        </w:rPr>
      </w:pPr>
      <w:r>
        <w:drawing>
          <wp:inline distT="0" distB="0" distL="0" distR="0" wp14:anchorId="09139B64" wp14:editId="503CF151">
            <wp:extent cx="605277" cy="575733"/>
            <wp:effectExtent l="0" t="0" r="4445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8" t="82250" r="59838" b="-1014"/>
                    <a:stretch/>
                  </pic:blipFill>
                  <pic:spPr bwMode="auto">
                    <a:xfrm>
                      <a:off x="0" y="0"/>
                      <a:ext cx="607377" cy="5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Avanzar/retroceder:</w:t>
      </w:r>
      <w:r>
        <w:t xml:space="preserve"> </w:t>
      </w:r>
    </w:p>
    <w:p w14:paraId="2B0B86F2" w14:textId="12B5D7ED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Avanzar/retroceder hasta que se cumpla una condición:</w:t>
      </w:r>
    </w:p>
    <w:p w14:paraId="7B762A03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•</w:t>
      </w:r>
      <w:r>
        <w:rPr>
          <w:rStyle w:val="normaltextrun"/>
          <w:sz w:val="22"/>
          <w:rFonts w:ascii="Arial" w:hAnsi="Arial"/>
        </w:rPr>
        <w:tab/>
      </w:r>
      <w:r>
        <w:rPr>
          <w:rStyle w:val="normaltextrun"/>
          <w:sz w:val="22"/>
          <w:rFonts w:ascii="Arial" w:hAnsi="Arial"/>
        </w:rPr>
        <w:t xml:space="preserve">para siempre,</w:t>
      </w:r>
      <w:r>
        <w:rPr>
          <w:rStyle w:val="normaltextrun"/>
          <w:sz w:val="22"/>
          <w:rFonts w:ascii="Arial" w:hAnsi="Arial"/>
        </w:rPr>
        <w:t xml:space="preserve"> </w:t>
      </w:r>
    </w:p>
    <w:p w14:paraId="7F36AE8C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•</w:t>
      </w:r>
      <w:r>
        <w:rPr>
          <w:rStyle w:val="normaltextrun"/>
          <w:sz w:val="22"/>
          <w:rFonts w:ascii="Arial" w:hAnsi="Arial"/>
        </w:rPr>
        <w:tab/>
      </w:r>
      <w:r>
        <w:rPr>
          <w:rStyle w:val="normaltextrun"/>
          <w:sz w:val="22"/>
          <w:rFonts w:ascii="Arial" w:hAnsi="Arial"/>
        </w:rPr>
        <w:t xml:space="preserve">hasta golpear el parachoques,</w:t>
      </w:r>
      <w:r>
        <w:rPr>
          <w:rStyle w:val="normaltextrun"/>
          <w:sz w:val="22"/>
          <w:rFonts w:ascii="Arial" w:hAnsi="Arial"/>
        </w:rPr>
        <w:t xml:space="preserve">  </w:t>
      </w:r>
    </w:p>
    <w:p w14:paraId="65295D10" w14:textId="6FD31BA1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•</w:t>
      </w:r>
      <w:r>
        <w:rPr>
          <w:sz w:val="22"/>
          <w:rFonts w:ascii="Arial" w:hAnsi="Arial"/>
        </w:rPr>
        <w:tab/>
      </w:r>
      <w:r>
        <w:rPr>
          <w:sz w:val="22"/>
          <w:rFonts w:ascii="Arial" w:hAnsi="Arial"/>
        </w:rPr>
        <w:t xml:space="preserve">hasta encontrar una línea</w:t>
      </w:r>
    </w:p>
    <w:p w14:paraId="595B429C" w14:textId="77777777" w:rsidR="00DB7F5C" w:rsidRPr="00AD4443" w:rsidRDefault="00DB7F5C" w:rsidP="00DB7F5C">
      <w:pPr>
        <w:tabs>
          <w:tab w:val="left" w:pos="2067"/>
        </w:tabs>
      </w:pPr>
    </w:p>
    <w:p w14:paraId="30E89653" w14:textId="6916DB28" w:rsidR="00AD4443" w:rsidRPr="00AD4443" w:rsidRDefault="00AD4443" w:rsidP="00AD4443">
      <w:pPr>
        <w:pStyle w:val="Listenabsatz"/>
      </w:pPr>
      <w:r>
        <w:drawing>
          <wp:inline distT="0" distB="0" distL="0" distR="0" wp14:anchorId="4D028DC9" wp14:editId="76063E4B">
            <wp:extent cx="592666" cy="534129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2" t="82251" r="50781" b="-357"/>
                    <a:stretch/>
                  </pic:blipFill>
                  <pic:spPr bwMode="auto">
                    <a:xfrm>
                      <a:off x="0" y="0"/>
                      <a:ext cx="594582" cy="5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Distancia: avanza o retrocede en función de la distancia ajustada</w:t>
      </w:r>
    </w:p>
    <w:p w14:paraId="65DBAC0B" w14:textId="36704883" w:rsidR="00AD4443" w:rsidRPr="00AD4443" w:rsidRDefault="00AD4443" w:rsidP="00AD4443">
      <w:pPr>
        <w:pStyle w:val="Listenabsatz"/>
      </w:pPr>
      <w:r>
        <w:drawing>
          <wp:inline distT="0" distB="0" distL="0" distR="0" wp14:anchorId="6890C120" wp14:editId="144DC876">
            <wp:extent cx="600041" cy="499534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0" t="82251" r="41436" b="1289"/>
                    <a:stretch/>
                  </pic:blipFill>
                  <pic:spPr bwMode="auto">
                    <a:xfrm>
                      <a:off x="0" y="0"/>
                      <a:ext cx="603752" cy="50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Girar: gira a la izquierda o a la derecha</w:t>
      </w:r>
    </w:p>
    <w:p w14:paraId="3763FD2F" w14:textId="421D16D0" w:rsidR="00AD4443" w:rsidRPr="00AD4443" w:rsidRDefault="00AD4443" w:rsidP="00AD4443">
      <w:pPr>
        <w:pStyle w:val="Listenabsatz"/>
      </w:pPr>
      <w:r>
        <w:drawing>
          <wp:inline distT="0" distB="0" distL="0" distR="0" wp14:anchorId="0710168F" wp14:editId="0F3E2E90">
            <wp:extent cx="560339" cy="550333"/>
            <wp:effectExtent l="0" t="0" r="0" b="254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8" t="82250" r="32549" b="-359"/>
                    <a:stretch/>
                  </pic:blipFill>
                  <pic:spPr bwMode="auto">
                    <a:xfrm>
                      <a:off x="0" y="0"/>
                      <a:ext cx="565272" cy="55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Seguir rastro: sigue un rastro negro</w:t>
      </w:r>
    </w:p>
    <w:p w14:paraId="11F4D017" w14:textId="43E2D204" w:rsidR="00AD4443" w:rsidRPr="00AD4443" w:rsidRDefault="00AD4443" w:rsidP="00AD4443">
      <w:pPr>
        <w:pStyle w:val="Listenabsatz"/>
      </w:pPr>
    </w:p>
    <w:p w14:paraId="77DFB7ED" w14:textId="77777777" w:rsidR="00AD4443" w:rsidRPr="00AD4443" w:rsidRDefault="00AD4443" w:rsidP="00AD4443">
      <w:pPr>
        <w:pStyle w:val="Listenabsatz"/>
      </w:pPr>
    </w:p>
    <w:p w14:paraId="5C9FFA6E" w14:textId="77777777" w:rsidR="00AD4443" w:rsidRPr="00AD4443" w:rsidRDefault="00AD4443" w:rsidP="00AD4443">
      <w:pPr>
        <w:pStyle w:val="Listenabsatz"/>
      </w:pPr>
    </w:p>
    <w:p w14:paraId="00572734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Gris</w:t>
      </w:r>
    </w:p>
    <w:p w14:paraId="725EFCD6" w14:textId="77777777" w:rsidR="00AD4443" w:rsidRDefault="00AD4443" w:rsidP="00AD4443">
      <w:pPr>
        <w:pStyle w:val="Listenabsatz"/>
      </w:pPr>
    </w:p>
    <w:p w14:paraId="3364D6B5" w14:textId="22E63372" w:rsidR="00AD4443" w:rsidRPr="00AD4443" w:rsidRDefault="00AD4443" w:rsidP="00AD4443">
      <w:pPr>
        <w:pStyle w:val="Listenabsatz"/>
      </w:pPr>
      <w:r>
        <w:drawing>
          <wp:inline distT="0" distB="0" distL="0" distR="0" wp14:anchorId="47FF49B0" wp14:editId="27BAC23A">
            <wp:extent cx="793468" cy="567267"/>
            <wp:effectExtent l="0" t="0" r="6985" b="444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81257" r="76572" b="626"/>
                    <a:stretch/>
                  </pic:blipFill>
                  <pic:spPr bwMode="auto">
                    <a:xfrm>
                      <a:off x="0" y="0"/>
                      <a:ext cx="797511" cy="57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Bloque de espera:</w:t>
      </w:r>
      <w:r>
        <w:t xml:space="preserve"> </w:t>
      </w:r>
      <w:r>
        <w:t xml:space="preserve">Espera a que termine el tiempo establecido</w:t>
      </w:r>
    </w:p>
    <w:p w14:paraId="3E8DB75E" w14:textId="77777777" w:rsidR="00AD4443" w:rsidRPr="00AD4443" w:rsidRDefault="00AD4443" w:rsidP="00AD4443">
      <w:pPr>
        <w:pStyle w:val="Listenabsatz"/>
      </w:pPr>
    </w:p>
    <w:p w14:paraId="5DC07447" w14:textId="77777777" w:rsidR="00AD4443" w:rsidRPr="00AD4443" w:rsidRDefault="00AD4443" w:rsidP="00AD4443">
      <w:pPr>
        <w:pStyle w:val="Listenabsatz"/>
      </w:pPr>
    </w:p>
    <w:p w14:paraId="3B39AD8C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Amarillo</w:t>
      </w:r>
    </w:p>
    <w:p w14:paraId="1AD308CE" w14:textId="77777777" w:rsidR="00AD4443" w:rsidRDefault="00AD4443" w:rsidP="00AD4443">
      <w:pPr>
        <w:pStyle w:val="Listenabsatz"/>
      </w:pPr>
    </w:p>
    <w:p w14:paraId="08AA48CA" w14:textId="77777777" w:rsidR="00DB7F5C" w:rsidRDefault="00AD4443" w:rsidP="00DB7F5C">
      <w:pPr>
        <w:pStyle w:val="Listenabsatz"/>
      </w:pPr>
      <w:r>
        <w:drawing>
          <wp:inline distT="0" distB="0" distL="0" distR="0" wp14:anchorId="42B9E404" wp14:editId="706D4916">
            <wp:extent cx="805475" cy="5588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2" t="80941" r="75407" b="-337"/>
                    <a:stretch/>
                  </pic:blipFill>
                  <pic:spPr bwMode="auto">
                    <a:xfrm>
                      <a:off x="0" y="0"/>
                      <a:ext cx="809780" cy="56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Bucle:</w:t>
      </w:r>
      <w:r>
        <w:t xml:space="preserve"> </w:t>
      </w:r>
      <w:r>
        <w:t xml:space="preserve">Los bloques dentro del bucle se repiten.</w:t>
      </w:r>
      <w:r>
        <w:t xml:space="preserve"> </w:t>
      </w:r>
    </w:p>
    <w:p w14:paraId="2202D3B0" w14:textId="20481715" w:rsidR="00AD4443" w:rsidRPr="00AD4443" w:rsidRDefault="00DB7F5C" w:rsidP="00DB7F5C">
      <w:pPr>
        <w:pStyle w:val="Listenabsatz"/>
        <w:ind w:left="2124"/>
      </w:pPr>
      <w:r>
        <w:t xml:space="preserve">Puede ajustarse la cantidad de repeticiones.</w:t>
      </w:r>
    </w:p>
    <w:p w14:paraId="617FC401" w14:textId="77777777" w:rsidR="00AD4443" w:rsidRPr="00AD4443" w:rsidRDefault="00AD4443" w:rsidP="00AD4443">
      <w:pPr>
        <w:pStyle w:val="Listenabsatz"/>
      </w:pPr>
    </w:p>
    <w:p w14:paraId="7D8F359F" w14:textId="77777777" w:rsidR="00AD4443" w:rsidRPr="00AD4443" w:rsidRDefault="00AD4443" w:rsidP="00AD4443">
      <w:pPr>
        <w:pStyle w:val="Listenabsatz"/>
      </w:pPr>
    </w:p>
    <w:p w14:paraId="7A091E1A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Rojo</w:t>
      </w:r>
    </w:p>
    <w:p w14:paraId="3CB27355" w14:textId="77777777" w:rsidR="00AD4443" w:rsidRDefault="00AD4443" w:rsidP="00AD4443">
      <w:pPr>
        <w:pStyle w:val="Listenabsatz"/>
      </w:pPr>
    </w:p>
    <w:p w14:paraId="604AB46A" w14:textId="192DD1FA" w:rsidR="00AD4443" w:rsidRPr="00AD4443" w:rsidRDefault="00AD4443" w:rsidP="00AD4443">
      <w:pPr>
        <w:pStyle w:val="Listenabsatz"/>
      </w:pPr>
      <w:r>
        <w:drawing>
          <wp:inline distT="0" distB="0" distL="0" distR="0" wp14:anchorId="2B99D6D1" wp14:editId="47D2D349">
            <wp:extent cx="599440" cy="599194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79941" r="78667"/>
                    <a:stretch/>
                  </pic:blipFill>
                  <pic:spPr bwMode="auto">
                    <a:xfrm>
                      <a:off x="0" y="0"/>
                      <a:ext cx="603324" cy="60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Detener: detiene el programa</w:t>
      </w:r>
    </w:p>
    <w:p w14:paraId="7A4ED265" w14:textId="77777777" w:rsidR="00AD4443" w:rsidRDefault="00AD4443" w:rsidP="00AD4443">
      <w:pPr>
        <w:pStyle w:val="Listenabsatz"/>
      </w:pPr>
    </w:p>
    <w:p w14:paraId="3ACDDDF7" w14:textId="06C90F45" w:rsidR="0003547A" w:rsidRDefault="0003547A" w:rsidP="0003547A"/>
    <w:p w14:paraId="6A5B88EE" w14:textId="194AF0AC" w:rsidR="0003547A" w:rsidRDefault="0003547A">
      <w:r>
        <w:br w:type="page"/>
      </w:r>
    </w:p>
    <w:p w14:paraId="3EDD9D64" w14:textId="6E47871B" w:rsidR="0003547A" w:rsidRDefault="0003547A" w:rsidP="00416A77">
      <w:pPr>
        <w:pStyle w:val="berschrift3"/>
      </w:pPr>
      <w:bookmarkStart w:id="4" w:name="_Toc98230748"/>
      <w:r>
        <w:t xml:space="preserve">Tarea n.º 4</w:t>
      </w:r>
      <w:bookmarkEnd w:id="4"/>
    </w:p>
    <w:p w14:paraId="4916FA3D" w14:textId="118AD180" w:rsidR="0003547A" w:rsidRDefault="0003547A" w:rsidP="0003547A"/>
    <w:p w14:paraId="1593DF17" w14:textId="3D16479B" w:rsidR="0003547A" w:rsidRDefault="00F974A3" w:rsidP="0003547A">
      <w:pPr>
        <w:pStyle w:val="Listenabsatz"/>
        <w:numPr>
          <w:ilvl w:val="0"/>
          <w:numId w:val="8"/>
        </w:numPr>
      </w:pPr>
      <w:r>
        <w:t xml:space="preserve">Primer uso de los bloques de programación aprendidos.</w:t>
      </w:r>
    </w:p>
    <w:p w14:paraId="1AC5CB5F" w14:textId="1E6DF342" w:rsidR="00F974A3" w:rsidRDefault="00F974A3" w:rsidP="0003547A">
      <w:pPr>
        <w:pStyle w:val="Listenabsatz"/>
        <w:numPr>
          <w:ilvl w:val="0"/>
          <w:numId w:val="8"/>
        </w:numPr>
      </w:pPr>
      <w:r>
        <w:t xml:space="preserve">Ejemplos de soluciones para los pasos de la tarea:</w:t>
      </w:r>
    </w:p>
    <w:p w14:paraId="7B19EA36" w14:textId="5907E4E1" w:rsidR="00F974A3" w:rsidRDefault="00F974A3" w:rsidP="00F974A3"/>
    <w:p w14:paraId="1EE45E89" w14:textId="4679F149" w:rsidR="00F974A3" w:rsidRDefault="00F974A3" w:rsidP="00F974A3">
      <w:pPr>
        <w:pStyle w:val="Listenabsatz"/>
        <w:numPr>
          <w:ilvl w:val="0"/>
          <w:numId w:val="9"/>
        </w:numPr>
      </w:pPr>
      <w:r>
        <w:t xml:space="preserve">Avanzar 20 cm</w:t>
      </w:r>
    </w:p>
    <w:p w14:paraId="4F2A4E5E" w14:textId="18FE71E3" w:rsidR="00F974A3" w:rsidRDefault="00F974A3" w:rsidP="00F974A3">
      <w:pPr>
        <w:pStyle w:val="Listenabsatz"/>
      </w:pPr>
      <w:r>
        <w:rPr>
          <w:sz w:val="40"/>
        </w:rPr>
        <w:drawing>
          <wp:inline distT="0" distB="0" distL="0" distR="0" wp14:anchorId="4F023DB2" wp14:editId="36D30BDD">
            <wp:extent cx="2219371" cy="1066134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44" b="9913"/>
                    <a:stretch/>
                  </pic:blipFill>
                  <pic:spPr bwMode="auto">
                    <a:xfrm>
                      <a:off x="0" y="0"/>
                      <a:ext cx="2223720" cy="1068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633BC" w14:textId="3D4D7025" w:rsidR="00F974A3" w:rsidRDefault="00F974A3" w:rsidP="00F974A3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A22E65F" wp14:editId="79D142AD">
                <wp:simplePos x="0" y="0"/>
                <wp:positionH relativeFrom="page">
                  <wp:posOffset>2680971</wp:posOffset>
                </wp:positionH>
                <wp:positionV relativeFrom="page">
                  <wp:posOffset>3299460</wp:posOffset>
                </wp:positionV>
                <wp:extent cx="288176" cy="186537"/>
                <wp:effectExtent l="0" t="6350" r="0" b="0"/>
                <wp:wrapNone/>
                <wp:docPr id="41" name="Pfeil: nach recht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8176" cy="186537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FF1C5" id="Pfeil: nach rechts 41" o:spid="_x0000_s1026" type="#_x0000_t13" style="position:absolute;margin-left:211.1pt;margin-top:259.8pt;width:22.7pt;height:14.7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" adj="14609" fillcolor="#4472c4 [3204]" stroked="f" strokeweight="1pt">
                <w10:wrap anchorx="page" anchory="page"/>
              </v:shape>
            </w:pict>
          </mc:Fallback>
        </mc:AlternateContent>
      </w:r>
    </w:p>
    <w:p w14:paraId="743777F1" w14:textId="77777777" w:rsidR="00F974A3" w:rsidRDefault="00F974A3" w:rsidP="00F974A3">
      <w:pPr>
        <w:pStyle w:val="Listenabsatz"/>
      </w:pPr>
    </w:p>
    <w:p w14:paraId="7FE4E087" w14:textId="795497B8" w:rsidR="00F974A3" w:rsidRDefault="00F974A3" w:rsidP="00F974A3">
      <w:pPr>
        <w:pStyle w:val="Listenabsatz"/>
      </w:pPr>
    </w:p>
    <w:p w14:paraId="18E29134" w14:textId="0F014BB8" w:rsidR="00F974A3" w:rsidRDefault="00F974A3" w:rsidP="00F974A3">
      <w:pPr>
        <w:pStyle w:val="Listenabsatz"/>
      </w:pPr>
      <w:r>
        <w:drawing>
          <wp:inline distT="0" distB="0" distL="0" distR="0" wp14:anchorId="570B9CD1" wp14:editId="04A692A0">
            <wp:extent cx="3713480" cy="573038"/>
            <wp:effectExtent l="0" t="0" r="127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05"/>
                    <a:stretch/>
                  </pic:blipFill>
                  <pic:spPr bwMode="auto">
                    <a:xfrm>
                      <a:off x="0" y="0"/>
                      <a:ext cx="3713480" cy="57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C28C5D" w14:textId="5ED4107C" w:rsidR="00F974A3" w:rsidRDefault="00F974A3" w:rsidP="00F974A3">
      <w:pPr>
        <w:pStyle w:val="Listenabsatz"/>
      </w:pPr>
    </w:p>
    <w:p w14:paraId="0889451C" w14:textId="2F510B84" w:rsidR="00F974A3" w:rsidRDefault="00F974A3" w:rsidP="00F974A3">
      <w:pPr>
        <w:pStyle w:val="Listenabsatz"/>
        <w:numPr>
          <w:ilvl w:val="0"/>
          <w:numId w:val="9"/>
        </w:numPr>
      </w:pPr>
      <w:r>
        <w:t xml:space="preserve">Incorporación de giros y retrasos</w:t>
      </w:r>
    </w:p>
    <w:p w14:paraId="5333A61C" w14:textId="77777777" w:rsidR="00F974A3" w:rsidRDefault="00F974A3" w:rsidP="00F974A3">
      <w:pPr>
        <w:pStyle w:val="Listenabsatz"/>
      </w:pPr>
    </w:p>
    <w:p w14:paraId="4DE124EC" w14:textId="2523056E" w:rsidR="00F974A3" w:rsidRDefault="00F974A3" w:rsidP="00F974A3">
      <w:pPr>
        <w:pStyle w:val="Listenabsatz"/>
      </w:pPr>
      <w:r>
        <w:drawing>
          <wp:inline distT="0" distB="0" distL="0" distR="0" wp14:anchorId="5E12ED99" wp14:editId="30A7FCA1">
            <wp:extent cx="4603115" cy="1017905"/>
            <wp:effectExtent l="0" t="0" r="6985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BEC15" w14:textId="77777777" w:rsidR="00F974A3" w:rsidRDefault="00F974A3"/>
    <w:p w14:paraId="17D0865B" w14:textId="77777777" w:rsidR="00F974A3" w:rsidRDefault="00F974A3"/>
    <w:p w14:paraId="7E3A3520" w14:textId="014CA7F2" w:rsidR="00F974A3" w:rsidRDefault="00F974A3" w:rsidP="00416A77"/>
    <w:p w14:paraId="4B940AA0" w14:textId="35BF129F" w:rsidR="00F974A3" w:rsidRDefault="00F974A3">
      <w:r>
        <w:br w:type="page"/>
      </w:r>
    </w:p>
    <w:p w14:paraId="62D1C943" w14:textId="7A1D85A7" w:rsidR="00F974A3" w:rsidRDefault="00F974A3" w:rsidP="00416A77">
      <w:pPr>
        <w:pStyle w:val="berschrift3"/>
      </w:pPr>
      <w:bookmarkStart w:id="5" w:name="_Toc98230749"/>
      <w:r>
        <w:t xml:space="preserve">Tarea n.º 5</w:t>
      </w:r>
      <w:bookmarkEnd w:id="5"/>
    </w:p>
    <w:p w14:paraId="599D5339" w14:textId="038E9FC8" w:rsidR="00F974A3" w:rsidRDefault="00F974A3" w:rsidP="00F974A3"/>
    <w:p w14:paraId="1194689E" w14:textId="471376A5" w:rsidR="00F974A3" w:rsidRDefault="00AF52B1" w:rsidP="00AF52B1">
      <w:pPr>
        <w:pStyle w:val="Listenabsatz"/>
        <w:numPr>
          <w:ilvl w:val="0"/>
          <w:numId w:val="11"/>
        </w:numPr>
      </w:pPr>
      <w:r>
        <w:t xml:space="preserve">Programación para seguir la línea negra:</w:t>
      </w:r>
    </w:p>
    <w:p w14:paraId="021B0698" w14:textId="42774018" w:rsidR="00AF52B1" w:rsidRDefault="00AF52B1" w:rsidP="00AF52B1">
      <w:pPr>
        <w:pStyle w:val="Listenabsatz"/>
      </w:pPr>
      <w:r>
        <w:drawing>
          <wp:inline distT="0" distB="0" distL="0" distR="0" wp14:anchorId="08D4858E" wp14:editId="4FB1AB56">
            <wp:extent cx="1896533" cy="926812"/>
            <wp:effectExtent l="0" t="0" r="8890" b="6985"/>
            <wp:docPr id="134" name="Grafi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329" cy="9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E061F" w14:textId="6A3C6C58" w:rsidR="00AF52B1" w:rsidRDefault="00AF52B1" w:rsidP="00AF52B1"/>
    <w:p w14:paraId="2B154FC6" w14:textId="43CBF013" w:rsidR="00AF52B1" w:rsidRDefault="00AF52B1" w:rsidP="00AF52B1">
      <w:pPr>
        <w:pStyle w:val="berschrift3"/>
      </w:pPr>
      <w:bookmarkStart w:id="6" w:name="_Toc98230750"/>
      <w:r>
        <w:t xml:space="preserve">Tarea n.º 6</w:t>
      </w:r>
      <w:bookmarkEnd w:id="6"/>
    </w:p>
    <w:p w14:paraId="01C5F3D4" w14:textId="2227C736" w:rsidR="00AF52B1" w:rsidRDefault="00AF52B1" w:rsidP="00AF52B1"/>
    <w:p w14:paraId="09E2A349" w14:textId="7B0F795E" w:rsidR="00A21181" w:rsidRDefault="00AF52B1" w:rsidP="00AF52B1">
      <w:pPr>
        <w:pStyle w:val="Listenabsatz"/>
        <w:numPr>
          <w:ilvl w:val="0"/>
          <w:numId w:val="11"/>
        </w:numPr>
      </w:pPr>
      <w:r>
        <w:t xml:space="preserve">Ejemplos cotidianos de parachoques: por ejemplo, en coches y camiones, tanto en la parte delantera como en la trasera.</w:t>
      </w:r>
      <w:r>
        <w:br/>
      </w:r>
      <w:r>
        <w:t xml:space="preserve">Algunas funciones de un parachoques son, por ejemplo:</w:t>
      </w:r>
      <w:r>
        <w:t xml:space="preserve"> </w:t>
      </w:r>
    </w:p>
    <w:p w14:paraId="4B61F94B" w14:textId="0EE3CF54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Servir de barrera de protección para los ocupantes del vehículo en caso de colisión</w:t>
      </w:r>
    </w:p>
    <w:p w14:paraId="0AF192D2" w14:textId="54EE15C0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Servir de barrera de protección para peatones y ciclistas en caso de colisión</w:t>
      </w:r>
    </w:p>
    <w:p w14:paraId="71B50730" w14:textId="6ED70EDC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Servir cómo alojamiento para sensores (por ejemplo, sensores de distancia)</w:t>
      </w:r>
    </w:p>
    <w:p w14:paraId="6B122920" w14:textId="7CE2AA8C" w:rsidR="00AF52B1" w:rsidRDefault="00A21181" w:rsidP="00A21181">
      <w:pPr>
        <w:pStyle w:val="Listenabsatz"/>
        <w:numPr>
          <w:ilvl w:val="0"/>
          <w:numId w:val="12"/>
        </w:numPr>
      </w:pPr>
      <w:r>
        <w:t xml:space="preserve">Mejorar la aerodinámica</w:t>
      </w:r>
    </w:p>
    <w:p w14:paraId="1EB5C635" w14:textId="481F9713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Aspectos de diseño</w:t>
      </w:r>
    </w:p>
    <w:p w14:paraId="7EF39023" w14:textId="77777777" w:rsidR="006244B8" w:rsidRDefault="006244B8" w:rsidP="006244B8"/>
    <w:p w14:paraId="43A64595" w14:textId="31C52B79" w:rsidR="00A21181" w:rsidRDefault="006244B8" w:rsidP="00A21181">
      <w:pPr>
        <w:pStyle w:val="Listenabsatz"/>
        <w:numPr>
          <w:ilvl w:val="0"/>
          <w:numId w:val="11"/>
        </w:numPr>
      </w:pPr>
      <w:r>
        <w:t xml:space="preserve">Programación para reproducir un sonido al tocar el parachoques:</w:t>
      </w:r>
    </w:p>
    <w:p w14:paraId="74219A0B" w14:textId="77777777" w:rsidR="006244B8" w:rsidRDefault="006244B8" w:rsidP="006244B8">
      <w:pPr>
        <w:pStyle w:val="Listenabsatz"/>
      </w:pPr>
    </w:p>
    <w:p w14:paraId="3B67ED18" w14:textId="159F068A" w:rsidR="006244B8" w:rsidRDefault="006244B8" w:rsidP="006244B8">
      <w:pPr>
        <w:pStyle w:val="Listenabsatz"/>
      </w:pPr>
      <w:r>
        <w:drawing>
          <wp:inline distT="0" distB="0" distL="0" distR="0" wp14:anchorId="56839F58" wp14:editId="03AD5DDD">
            <wp:extent cx="1871961" cy="1032933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9" t="2177" r="42449" b="82124"/>
                    <a:stretch/>
                  </pic:blipFill>
                  <pic:spPr bwMode="auto">
                    <a:xfrm>
                      <a:off x="0" y="0"/>
                      <a:ext cx="1889328" cy="104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EBC91" w14:textId="505017FF" w:rsidR="006244B8" w:rsidRDefault="006244B8" w:rsidP="006244B8"/>
    <w:p w14:paraId="2BB582C8" w14:textId="2B832628" w:rsidR="006244B8" w:rsidRDefault="006244B8" w:rsidP="006244B8">
      <w:pPr>
        <w:pStyle w:val="berschrift3"/>
      </w:pPr>
      <w:bookmarkStart w:id="7" w:name="_Toc98230751"/>
      <w:r>
        <w:t xml:space="preserve">Tarea n.º 7</w:t>
      </w:r>
      <w:bookmarkEnd w:id="7"/>
    </w:p>
    <w:p w14:paraId="615B968F" w14:textId="11ABD779" w:rsidR="006244B8" w:rsidRDefault="006244B8" w:rsidP="006244B8"/>
    <w:p w14:paraId="0876098A" w14:textId="57B0D29C" w:rsidR="006244B8" w:rsidRDefault="006244B8" w:rsidP="006244B8">
      <w:pPr>
        <w:pStyle w:val="Listenabsatz"/>
        <w:numPr>
          <w:ilvl w:val="0"/>
          <w:numId w:val="11"/>
        </w:numPr>
      </w:pPr>
      <w:r>
        <w:t xml:space="preserve">Programación para seguir un rastro, detectar un obstáculo, dar la vuelta</w:t>
      </w:r>
    </w:p>
    <w:p w14:paraId="1CDF206E" w14:textId="254F0CA1" w:rsidR="006244B8" w:rsidRDefault="006244B8" w:rsidP="006244B8">
      <w:pPr>
        <w:pStyle w:val="Listenabsatz"/>
      </w:pPr>
    </w:p>
    <w:p w14:paraId="0EDDF4BC" w14:textId="3BC2D089" w:rsidR="006244B8" w:rsidRDefault="006244B8" w:rsidP="006244B8">
      <w:pPr>
        <w:pStyle w:val="Listenabsatz"/>
        <w:jc w:val="both"/>
      </w:pPr>
      <w:r>
        <w:drawing>
          <wp:anchor distT="0" distB="0" distL="114300" distR="114300" simplePos="0" relativeHeight="251698176" behindDoc="0" locked="0" layoutInCell="1" allowOverlap="1" wp14:anchorId="151A912F" wp14:editId="2B6AAE09">
            <wp:simplePos x="0" y="0"/>
            <wp:positionH relativeFrom="margin">
              <wp:posOffset>183303</wp:posOffset>
            </wp:positionH>
            <wp:positionV relativeFrom="paragraph">
              <wp:posOffset>1501564</wp:posOffset>
            </wp:positionV>
            <wp:extent cx="321733" cy="321733"/>
            <wp:effectExtent l="0" t="0" r="2540" b="2540"/>
            <wp:wrapNone/>
            <wp:docPr id="138" name="Grafik 138" descr="Abzeiche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Grafik 138" descr="Abzeichen mit einfarbiger Füllu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3" cy="3217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97152" behindDoc="0" locked="0" layoutInCell="1" allowOverlap="1" wp14:anchorId="315F39E6" wp14:editId="44B5E04C">
            <wp:simplePos x="0" y="0"/>
            <wp:positionH relativeFrom="margin">
              <wp:posOffset>121497</wp:posOffset>
            </wp:positionH>
            <wp:positionV relativeFrom="paragraph">
              <wp:posOffset>298874</wp:posOffset>
            </wp:positionV>
            <wp:extent cx="321734" cy="321734"/>
            <wp:effectExtent l="0" t="0" r="2540" b="2540"/>
            <wp:wrapNone/>
            <wp:docPr id="137" name="Grafik 137" descr="Marke 1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Grafik 137" descr="Marke 1 mit einfarbiger Füllu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4" cy="321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96128" behindDoc="0" locked="0" layoutInCell="1" allowOverlap="1" wp14:anchorId="2029ED3B" wp14:editId="517ADD77">
            <wp:simplePos x="0" y="0"/>
            <wp:positionH relativeFrom="margin">
              <wp:posOffset>355600</wp:posOffset>
            </wp:positionH>
            <wp:positionV relativeFrom="paragraph">
              <wp:posOffset>11006</wp:posOffset>
            </wp:positionV>
            <wp:extent cx="2573866" cy="2139924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866" cy="2139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6DF54" w14:textId="20886D42" w:rsidR="006244B8" w:rsidRPr="006244B8" w:rsidRDefault="006244B8" w:rsidP="006244B8"/>
    <w:p w14:paraId="2CD43ACB" w14:textId="64E051F7" w:rsidR="006244B8" w:rsidRPr="006244B8" w:rsidRDefault="006244B8" w:rsidP="006244B8"/>
    <w:p w14:paraId="0CB550DE" w14:textId="22EC09DA" w:rsidR="006244B8" w:rsidRPr="006244B8" w:rsidRDefault="006244B8" w:rsidP="006244B8"/>
    <w:p w14:paraId="5442A252" w14:textId="1B5A117D" w:rsidR="006244B8" w:rsidRPr="006244B8" w:rsidRDefault="006244B8" w:rsidP="006244B8"/>
    <w:p w14:paraId="695D98E3" w14:textId="46BF2A4F" w:rsidR="006244B8" w:rsidRPr="006244B8" w:rsidRDefault="006244B8" w:rsidP="006244B8"/>
    <w:p w14:paraId="2EC6FD7B" w14:textId="22F716ED" w:rsidR="006244B8" w:rsidRPr="006244B8" w:rsidRDefault="006244B8" w:rsidP="006244B8"/>
    <w:p w14:paraId="7C374142" w14:textId="6ECF85E6" w:rsidR="006244B8" w:rsidRPr="006244B8" w:rsidRDefault="006244B8" w:rsidP="006244B8"/>
    <w:p w14:paraId="2A50AB63" w14:textId="73CBBEEB" w:rsidR="006244B8" w:rsidRPr="006244B8" w:rsidRDefault="006244B8" w:rsidP="006244B8"/>
    <w:p w14:paraId="6A6821EC" w14:textId="37EA51F2" w:rsidR="006244B8" w:rsidRPr="006244B8" w:rsidRDefault="006244B8" w:rsidP="006244B8"/>
    <w:p w14:paraId="33568A61" w14:textId="1A07806F" w:rsidR="006244B8" w:rsidRPr="006244B8" w:rsidRDefault="006244B8" w:rsidP="006244B8"/>
    <w:p w14:paraId="2CD6E9F5" w14:textId="4BDA285B" w:rsidR="006244B8" w:rsidRPr="006244B8" w:rsidRDefault="006244B8" w:rsidP="006244B8"/>
    <w:p w14:paraId="0B4B086C" w14:textId="588ED726" w:rsidR="006244B8" w:rsidRDefault="006244B8" w:rsidP="006244B8"/>
    <w:p w14:paraId="7AE0A451" w14:textId="170CBDA0" w:rsidR="006244B8" w:rsidRDefault="006244B8" w:rsidP="006244B8"/>
    <w:p w14:paraId="5ED362E3" w14:textId="6E858E68" w:rsidR="006244B8" w:rsidRDefault="006244B8">
      <w:r>
        <w:br w:type="page"/>
      </w:r>
    </w:p>
    <w:p w14:paraId="14B513DC" w14:textId="640D6FCA" w:rsidR="006244B8" w:rsidRDefault="006244B8" w:rsidP="006244B8">
      <w:pPr>
        <w:pStyle w:val="berschrift3"/>
      </w:pPr>
      <w:bookmarkStart w:id="8" w:name="_Toc98230752"/>
      <w:r>
        <w:t xml:space="preserve">Tarea n.º 8</w:t>
      </w:r>
      <w:bookmarkEnd w:id="8"/>
    </w:p>
    <w:p w14:paraId="72868F97" w14:textId="2F3F93AF" w:rsidR="006244B8" w:rsidRDefault="006244B8" w:rsidP="006244B8"/>
    <w:p w14:paraId="351175EB" w14:textId="4A709F27" w:rsidR="006244B8" w:rsidRDefault="006244B8" w:rsidP="006244B8">
      <w:pPr>
        <w:pStyle w:val="Listenabsatz"/>
        <w:numPr>
          <w:ilvl w:val="0"/>
          <w:numId w:val="11"/>
        </w:numPr>
      </w:pPr>
      <w:r>
        <w:t xml:space="preserve">Programación para seguir un rastro, detectar un obstáculo, reproducir un sonido, dar la vuelta</w:t>
      </w:r>
    </w:p>
    <w:p w14:paraId="5D967348" w14:textId="6FD1825F" w:rsidR="006244B8" w:rsidRDefault="006244B8" w:rsidP="006244B8">
      <w:pPr>
        <w:pStyle w:val="Listenabsatz"/>
      </w:pPr>
    </w:p>
    <w:p w14:paraId="538361F5" w14:textId="13E0936D" w:rsidR="006244B8" w:rsidRDefault="003F0C12" w:rsidP="006244B8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0FA002" wp14:editId="2A846D4B">
                <wp:simplePos x="0" y="0"/>
                <wp:positionH relativeFrom="column">
                  <wp:posOffset>1483995</wp:posOffset>
                </wp:positionH>
                <wp:positionV relativeFrom="paragraph">
                  <wp:posOffset>1439333</wp:posOffset>
                </wp:positionV>
                <wp:extent cx="920115" cy="933450"/>
                <wp:effectExtent l="19050" t="19050" r="13335" b="19050"/>
                <wp:wrapNone/>
                <wp:docPr id="281512784" name="Rechteck 281512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52805" id="Rechteck 281512784" o:spid="_x0000_s1026" style="position:absolute;margin-left:116.85pt;margin-top:113.35pt;width:72.45pt;height:73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" filled="f" strokecolor="red" strokeweight="2.25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D20E07E" wp14:editId="3E3DBF86">
                <wp:simplePos x="0" y="0"/>
                <wp:positionH relativeFrom="column">
                  <wp:posOffset>3083984</wp:posOffset>
                </wp:positionH>
                <wp:positionV relativeFrom="paragraph">
                  <wp:posOffset>1430655</wp:posOffset>
                </wp:positionV>
                <wp:extent cx="920115" cy="933450"/>
                <wp:effectExtent l="19050" t="19050" r="13335" b="19050"/>
                <wp:wrapNone/>
                <wp:docPr id="141" name="Rechtec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3FDBB" id="Rechteck 141" o:spid="_x0000_s1026" style="position:absolute;margin-left:242.85pt;margin-top:112.65pt;width:72.45pt;height:73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NxngIAAJE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" filled="f" strokecolor="red" strokeweight="2.25pt"/>
            </w:pict>
          </mc:Fallback>
        </mc:AlternateContent>
      </w:r>
      <w:r>
        <w:drawing>
          <wp:inline distT="0" distB="0" distL="0" distR="0" wp14:anchorId="13DE7910" wp14:editId="3BE17C8C">
            <wp:extent cx="4471665" cy="2492799"/>
            <wp:effectExtent l="0" t="0" r="5715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665" cy="2492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5191" w14:textId="4BBED8C6" w:rsidR="003F0C12" w:rsidRDefault="003F0C12" w:rsidP="006244B8">
      <w:pPr>
        <w:pStyle w:val="Listenabsatz"/>
      </w:pPr>
    </w:p>
    <w:p w14:paraId="54A352E0" w14:textId="58366A9C" w:rsidR="003F0C12" w:rsidRDefault="003F0C12" w:rsidP="003F0C12"/>
    <w:p w14:paraId="3AA4BDC9" w14:textId="7655DEAB" w:rsidR="003F0C12" w:rsidRDefault="003F0C12" w:rsidP="003F0C12">
      <w:pPr>
        <w:pStyle w:val="berschrift3"/>
      </w:pPr>
      <w:bookmarkStart w:id="9" w:name="_Toc98230753"/>
      <w:r>
        <w:t xml:space="preserve">Tarea n.º 9</w:t>
      </w:r>
      <w:bookmarkEnd w:id="9"/>
    </w:p>
    <w:p w14:paraId="574C41AD" w14:textId="238077EB" w:rsidR="003F0C12" w:rsidRDefault="003F0C12" w:rsidP="003F0C12"/>
    <w:p w14:paraId="128545B2" w14:textId="3492130F" w:rsidR="003F0C12" w:rsidRDefault="003F0C12" w:rsidP="003F0C12">
      <w:pPr>
        <w:pStyle w:val="Listenabsatz"/>
        <w:numPr>
          <w:ilvl w:val="0"/>
          <w:numId w:val="11"/>
        </w:numPr>
      </w:pPr>
      <w:r>
        <w:t xml:space="preserve">Programa para encerrar el robot dentro de la línea negra</w:t>
      </w:r>
    </w:p>
    <w:p w14:paraId="62F1F7BF" w14:textId="77BA374B" w:rsidR="003F0C12" w:rsidRDefault="003F0C12" w:rsidP="003F0C12">
      <w:pPr>
        <w:pStyle w:val="Listenabsatz"/>
      </w:pPr>
    </w:p>
    <w:p w14:paraId="3DE84171" w14:textId="3AFF043F" w:rsidR="003F0C12" w:rsidRDefault="00A729B3" w:rsidP="003F0C12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5BCFA48" wp14:editId="47B5537C">
                <wp:simplePos x="0" y="0"/>
                <wp:positionH relativeFrom="page">
                  <wp:posOffset>2882689</wp:posOffset>
                </wp:positionH>
                <wp:positionV relativeFrom="page">
                  <wp:posOffset>6548967</wp:posOffset>
                </wp:positionV>
                <wp:extent cx="430530" cy="201930"/>
                <wp:effectExtent l="0" t="0" r="7620" b="7620"/>
                <wp:wrapNone/>
                <wp:docPr id="3" name="Pfeil: nach rech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0530" cy="20193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F0D8D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3" o:spid="_x0000_s1026" type="#_x0000_t13" style="position:absolute;margin-left:227pt;margin-top:515.65pt;width:33.9pt;height:15.9pt;rotation:90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" adj="16535" fillcolor="#4472c4 [3204]" stroked="f" strokeweight="1pt">
                <w10:wrap anchorx="page" anchory="page"/>
              </v:shape>
            </w:pict>
          </mc:Fallback>
        </mc:AlternateContent>
      </w:r>
      <w:r>
        <w:rPr>
          <w:sz w:val="40"/>
        </w:rPr>
        <w:drawing>
          <wp:inline distT="0" distB="0" distL="0" distR="0" wp14:anchorId="4583BACF" wp14:editId="76482298">
            <wp:extent cx="3903133" cy="1223636"/>
            <wp:effectExtent l="0" t="0" r="2540" b="0"/>
            <wp:docPr id="145" name="Grafi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073" cy="12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F9593" w14:textId="06A31F93" w:rsidR="003F0C12" w:rsidRDefault="003F0C12" w:rsidP="003F0C12">
      <w:pPr>
        <w:pStyle w:val="Listenabsatz"/>
      </w:pPr>
    </w:p>
    <w:p w14:paraId="567F2573" w14:textId="61A551FE" w:rsidR="003F0C12" w:rsidRDefault="003F0C12" w:rsidP="003F0C12">
      <w:pPr>
        <w:pStyle w:val="Listenabsatz"/>
      </w:pPr>
    </w:p>
    <w:p w14:paraId="1E476A5F" w14:textId="6EBC0A23" w:rsidR="003F0C12" w:rsidRDefault="003F0C12" w:rsidP="003F0C12">
      <w:pPr>
        <w:pStyle w:val="Listenabsatz"/>
        <w:ind w:left="1416"/>
      </w:pPr>
      <w:r>
        <w:t xml:space="preserve">Este bloque se crea de la siguiente manera:</w:t>
      </w:r>
    </w:p>
    <w:p w14:paraId="2230C5F6" w14:textId="46D58A05" w:rsidR="003F0C12" w:rsidRDefault="003F0C12" w:rsidP="003F0C12">
      <w:pPr>
        <w:pStyle w:val="Listenabsatz"/>
        <w:numPr>
          <w:ilvl w:val="0"/>
          <w:numId w:val="13"/>
        </w:numPr>
      </w:pPr>
      <w:r>
        <w:t xml:space="preserve">Seleccionar </w:t>
      </w:r>
      <w:r>
        <w:drawing>
          <wp:inline distT="0" distB="0" distL="0" distR="0" wp14:anchorId="66D7E89B" wp14:editId="5A9D1655">
            <wp:extent cx="482600" cy="423420"/>
            <wp:effectExtent l="0" t="0" r="0" b="0"/>
            <wp:docPr id="152" name="Grafi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37" t="86021" r="51282"/>
                    <a:stretch/>
                  </pic:blipFill>
                  <pic:spPr bwMode="auto">
                    <a:xfrm>
                      <a:off x="0" y="0"/>
                      <a:ext cx="496884" cy="43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1CC0AE" w14:textId="2B83C4A2" w:rsidR="003F0C12" w:rsidRDefault="003F0C12" w:rsidP="003F0C12">
      <w:pPr>
        <w:pStyle w:val="Listenabsatz"/>
        <w:numPr>
          <w:ilvl w:val="0"/>
          <w:numId w:val="13"/>
        </w:numPr>
      </w:pPr>
      <w:r>
        <w:t xml:space="preserve">Hacer clic en el bloque</w:t>
      </w:r>
    </w:p>
    <w:p w14:paraId="791B421B" w14:textId="35DD65D8" w:rsidR="003F0C12" w:rsidRDefault="003F0C12" w:rsidP="003F0C12">
      <w:pPr>
        <w:pStyle w:val="Listenabsatz"/>
        <w:numPr>
          <w:ilvl w:val="0"/>
          <w:numId w:val="13"/>
        </w:numPr>
      </w:pPr>
      <w:r>
        <w:t xml:space="preserve">Seleccionar la opción «encontrar una línea negra</w:t>
      </w:r>
      <w:r>
        <w:t xml:space="preserve">»</w:t>
      </w:r>
    </w:p>
    <w:p w14:paraId="0998D348" w14:textId="77777777" w:rsidR="003F0C12" w:rsidRDefault="003F0C12" w:rsidP="003F0C12">
      <w:pPr>
        <w:pStyle w:val="Listenabsatz"/>
        <w:numPr>
          <w:ilvl w:val="0"/>
          <w:numId w:val="13"/>
        </w:numPr>
      </w:pPr>
    </w:p>
    <w:p w14:paraId="76D95616" w14:textId="1B44216C" w:rsidR="00A729B3" w:rsidRDefault="00A729B3" w:rsidP="003F0C12">
      <w:pPr>
        <w:pStyle w:val="Listenabsatz"/>
        <w:ind w:left="1776"/>
      </w:pP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A303B62" wp14:editId="08ECD797">
                <wp:simplePos x="0" y="0"/>
                <wp:positionH relativeFrom="margin">
                  <wp:posOffset>2027555</wp:posOffset>
                </wp:positionH>
                <wp:positionV relativeFrom="margin">
                  <wp:posOffset>7314776</wp:posOffset>
                </wp:positionV>
                <wp:extent cx="141605" cy="174625"/>
                <wp:effectExtent l="0" t="0" r="0" b="0"/>
                <wp:wrapNone/>
                <wp:docPr id="4" name="Pfeil: nach recht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7462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248CE" id="Pfeil: nach rechts 4" o:spid="_x0000_s1026" type="#_x0000_t13" style="position:absolute;margin-left:159.65pt;margin-top:575.95pt;width:11.15pt;height:13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" adj="10800" fillcolor="#4472c4 [3204]" stroked="f" strokeweight="1pt"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2F7DB69" wp14:editId="39163DB5">
                <wp:simplePos x="0" y="0"/>
                <wp:positionH relativeFrom="margin">
                  <wp:posOffset>4186978</wp:posOffset>
                </wp:positionH>
                <wp:positionV relativeFrom="margin">
                  <wp:posOffset>7318587</wp:posOffset>
                </wp:positionV>
                <wp:extent cx="141605" cy="196215"/>
                <wp:effectExtent l="0" t="0" r="0" b="0"/>
                <wp:wrapNone/>
                <wp:docPr id="155" name="Pfeil: nach rechts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9621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F57FE" id="Pfeil: nach rechts 155" o:spid="_x0000_s1026" type="#_x0000_t13" style="position:absolute;margin-left:329.7pt;margin-top:576.25pt;width:11.15pt;height:15.4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" adj="10800" fillcolor="#4472c4 [3204]" stroked="f" strokeweight="1pt"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26F7C8" wp14:editId="30334E6D">
                <wp:simplePos x="0" y="0"/>
                <wp:positionH relativeFrom="column">
                  <wp:posOffset>2613237</wp:posOffset>
                </wp:positionH>
                <wp:positionV relativeFrom="paragraph">
                  <wp:posOffset>723265</wp:posOffset>
                </wp:positionV>
                <wp:extent cx="1433406" cy="201083"/>
                <wp:effectExtent l="19050" t="19050" r="14605" b="27940"/>
                <wp:wrapNone/>
                <wp:docPr id="156" name="Rechteck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406" cy="20108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136D78" id="Rechteck 156" o:spid="_x0000_s1026" style="position:absolute;margin-left:205.75pt;margin-top:56.95pt;width:112.85pt;height:15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" filled="f" strokecolor="red" strokeweight="2.25pt"/>
            </w:pict>
          </mc:Fallback>
        </mc:AlternateContent>
      </w:r>
      <w:r>
        <w:drawing>
          <wp:inline distT="0" distB="0" distL="0" distR="0" wp14:anchorId="7372BE73" wp14:editId="170C4B34">
            <wp:extent cx="913325" cy="837304"/>
            <wp:effectExtent l="0" t="0" r="1270" b="1270"/>
            <wp:docPr id="51" name="Grafik 51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Grafik 51" descr="Ein Bild, das Text, ClipArt enthält.&#10;&#10;Automatisch generierte Beschreibu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320" cy="85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6583E7B2" wp14:editId="105C7E2B">
            <wp:extent cx="1821180" cy="977265"/>
            <wp:effectExtent l="0" t="0" r="7620" b="0"/>
            <wp:docPr id="52" name="Grafik 5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afik 52" descr="Ein Bild, das Text enthält.&#10;&#10;Automatisch generierte Beschreibu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13BE279A" wp14:editId="34D705E9">
            <wp:extent cx="953135" cy="842010"/>
            <wp:effectExtent l="0" t="0" r="0" b="0"/>
            <wp:docPr id="53" name="Grafik 53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Grafik 53" descr="Ein Bild, das Text, ClipArt enthält.&#10;&#10;Automatisch generierte Beschreibu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FD62" w14:textId="77777777" w:rsidR="00A729B3" w:rsidRDefault="00A729B3">
      <w:r>
        <w:br w:type="page"/>
      </w:r>
    </w:p>
    <w:p w14:paraId="30828C10" w14:textId="404E9285" w:rsidR="003F0C12" w:rsidRDefault="00A729B3" w:rsidP="00987764">
      <w:pPr>
        <w:pStyle w:val="berschrift3"/>
      </w:pPr>
      <w:bookmarkStart w:id="10" w:name="_Toc98230754"/>
      <w:r>
        <w:t xml:space="preserve">Tarea n.º 10</w:t>
      </w:r>
      <w:bookmarkEnd w:id="10"/>
    </w:p>
    <w:p w14:paraId="2157BE3A" w14:textId="3E297C9B" w:rsidR="00A729B3" w:rsidRDefault="00A729B3" w:rsidP="00A729B3"/>
    <w:p w14:paraId="0328547C" w14:textId="6D69AD12" w:rsidR="00A729B3" w:rsidRDefault="00A729B3" w:rsidP="00A729B3">
      <w:pPr>
        <w:pStyle w:val="Listenabsatz"/>
        <w:numPr>
          <w:ilvl w:val="0"/>
          <w:numId w:val="11"/>
        </w:numPr>
      </w:pPr>
      <w:r>
        <w:t xml:space="preserve">Programación de activación de sonido</w:t>
      </w:r>
    </w:p>
    <w:p w14:paraId="0A216A54" w14:textId="7FE0AA94" w:rsidR="00A729B3" w:rsidRDefault="00A729B3" w:rsidP="00A729B3">
      <w:pPr>
        <w:pStyle w:val="Listenabsatz"/>
      </w:pPr>
      <w:r>
        <w:t xml:space="preserve">Para ello, se complementa el programa de la tarea n.º 9</w:t>
      </w:r>
    </w:p>
    <w:p w14:paraId="68FCF848" w14:textId="3AB2DF86" w:rsidR="00A729B3" w:rsidRDefault="00A729B3" w:rsidP="00A729B3"/>
    <w:p w14:paraId="7B35ECCC" w14:textId="77777777" w:rsidR="00A729B3" w:rsidRDefault="00A729B3" w:rsidP="00A729B3"/>
    <w:p w14:paraId="1A8D66E7" w14:textId="29846A3B" w:rsidR="00A729B3" w:rsidRDefault="00A729B3" w:rsidP="00A729B3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B2A26B" wp14:editId="33ED23E0">
                <wp:simplePos x="0" y="0"/>
                <wp:positionH relativeFrom="column">
                  <wp:posOffset>2335954</wp:posOffset>
                </wp:positionH>
                <wp:positionV relativeFrom="paragraph">
                  <wp:posOffset>80433</wp:posOffset>
                </wp:positionV>
                <wp:extent cx="920115" cy="933450"/>
                <wp:effectExtent l="19050" t="19050" r="13335" b="19050"/>
                <wp:wrapNone/>
                <wp:docPr id="13" name="Rechtec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7BBA1" id="Rechteck 13" o:spid="_x0000_s1026" style="position:absolute;margin-left:183.95pt;margin-top:6.35pt;width:72.45pt;height:73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xcqnQIAAI8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" filled="f" strokecolor="red" strokeweight="2.25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AF23BDF" wp14:editId="2BAB6BF4">
                <wp:simplePos x="0" y="0"/>
                <wp:positionH relativeFrom="column">
                  <wp:posOffset>369358</wp:posOffset>
                </wp:positionH>
                <wp:positionV relativeFrom="paragraph">
                  <wp:posOffset>1221105</wp:posOffset>
                </wp:positionV>
                <wp:extent cx="1873545" cy="1012308"/>
                <wp:effectExtent l="19050" t="19050" r="12700" b="16510"/>
                <wp:wrapNone/>
                <wp:docPr id="196" name="Rechtec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545" cy="10123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9DA55" id="Rechteck 196" o:spid="_x0000_s1026" style="position:absolute;margin-left:29.1pt;margin-top:96.15pt;width:147.5pt;height:79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" filled="f" strokecolor="red" strokeweight="2.25pt"/>
            </w:pict>
          </mc:Fallback>
        </mc:AlternateContent>
      </w:r>
      <w:r>
        <w:drawing>
          <wp:inline distT="0" distB="0" distL="0" distR="0" wp14:anchorId="3870D9AC" wp14:editId="3B236CFF">
            <wp:extent cx="4302184" cy="2150533"/>
            <wp:effectExtent l="0" t="0" r="3175" b="2540"/>
            <wp:docPr id="195" name="Grafik 195" descr="Ein Bild, das Text, ClipArt, Vektor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Grafik 58" descr="Ein Bild, das Text, ClipArt, Vektorgrafiken enthält.&#10;&#10;Automatisch generierte Beschreibun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174"/>
                    <a:stretch/>
                  </pic:blipFill>
                  <pic:spPr bwMode="auto">
                    <a:xfrm>
                      <a:off x="0" y="0"/>
                      <a:ext cx="4302184" cy="2150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81B2B" w14:textId="25D80244" w:rsidR="00A729B3" w:rsidRDefault="00A729B3" w:rsidP="00A729B3">
      <w:pPr>
        <w:pStyle w:val="Listenabsatz"/>
      </w:pPr>
    </w:p>
    <w:p w14:paraId="39732D0D" w14:textId="2399ACE5" w:rsidR="00A729B3" w:rsidRDefault="00A729B3" w:rsidP="00A729B3"/>
    <w:p w14:paraId="598A9652" w14:textId="34B5AC6B" w:rsidR="00A729B3" w:rsidRDefault="00A729B3" w:rsidP="00A729B3"/>
    <w:p w14:paraId="38A45C8A" w14:textId="2C619290" w:rsidR="00A729B3" w:rsidRDefault="00A729B3" w:rsidP="00987764">
      <w:pPr>
        <w:pStyle w:val="berschrift3"/>
      </w:pPr>
      <w:bookmarkStart w:id="11" w:name="_Toc98230755"/>
      <w:r>
        <w:t xml:space="preserve">Tarea n.º 11</w:t>
      </w:r>
      <w:bookmarkEnd w:id="11"/>
    </w:p>
    <w:p w14:paraId="36406C77" w14:textId="608DD603" w:rsidR="00E200B1" w:rsidRDefault="00E200B1" w:rsidP="00A729B3"/>
    <w:p w14:paraId="06C72A7F" w14:textId="796CFC4E" w:rsidR="00E200B1" w:rsidRDefault="00E200B1" w:rsidP="00E200B1">
      <w:pPr>
        <w:pStyle w:val="Listenabsatz"/>
        <w:numPr>
          <w:ilvl w:val="0"/>
          <w:numId w:val="11"/>
        </w:numPr>
      </w:pPr>
      <w:r>
        <w:t xml:space="preserve">Programación de explorador</w:t>
      </w:r>
    </w:p>
    <w:p w14:paraId="6518484D" w14:textId="6F9A977F" w:rsidR="00E200B1" w:rsidRDefault="00E200B1" w:rsidP="00E200B1">
      <w:pPr>
        <w:pStyle w:val="Listenabsatz"/>
      </w:pPr>
    </w:p>
    <w:p w14:paraId="18B2E810" w14:textId="227D6A48" w:rsidR="00E200B1" w:rsidRPr="006244B8" w:rsidRDefault="00E200B1" w:rsidP="00E200B1">
      <w:pPr>
        <w:pStyle w:val="Listenabsatz"/>
      </w:pPr>
      <w:r>
        <w:drawing>
          <wp:inline distT="0" distB="0" distL="0" distR="0" wp14:anchorId="40631609" wp14:editId="3B39DEC1">
            <wp:extent cx="2825293" cy="3675380"/>
            <wp:effectExtent l="0" t="0" r="0" b="127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34812" cy="368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00B1" w:rsidRPr="006244B8">
      <w:headerReference w:type="default" r:id="rId47"/>
      <w:footerReference w:type="default" r:id="rId48"/>
      <w:headerReference w:type="first" r:id="rId49"/>
      <w:footerReference w:type="first" r:id="rId50"/>
      <w:type w:val="continuous"/>
      <w:pgSz w:w="11906" w:h="16838" w:code="9"/>
      <w:pgMar w:top="1418" w:right="992" w:bottom="1134" w:left="1418" w:header="720" w:footer="39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DBC79E" w14:textId="77777777" w:rsidR="003806C6" w:rsidRDefault="003806C6">
      <w:r>
        <w:separator/>
      </w:r>
    </w:p>
  </w:endnote>
  <w:endnote w:type="continuationSeparator" w:id="0">
    <w:p w14:paraId="2EC5E387" w14:textId="77777777" w:rsidR="003806C6" w:rsidRDefault="003806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CE66B" w14:textId="77777777" w:rsidR="008871F7" w:rsidRDefault="008871F7"/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36C92B57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3E08131" w14:textId="77777777" w:rsidR="008871F7" w:rsidRDefault="008871F7">
          <w:pPr>
            <w:jc w:val="right"/>
            <w:rPr>
              <w:sz w:val="16"/>
            </w:rPr>
          </w:pPr>
          <w:r>
            <w:rPr>
              <w:sz w:val="16"/>
            </w:rPr>
            <w:t xml:space="preserve">Página </w: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>
            <w:rPr>
              <w:sz w:val="16"/>
            </w:rPr>
            <w:t>2</w:t>
          </w:r>
          <w:r>
            <w:rPr>
              <w:sz w:val="16"/>
            </w:rPr>
            <w:fldChar w:fldCharType="end"/>
          </w:r>
          <w:r>
            <w:rPr>
              <w:sz w:val="16"/>
            </w:rPr>
            <w:t xml:space="preserve"> de </w:t>
          </w: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>
            <w:rPr>
              <w:sz w:val="16"/>
            </w:rPr>
            <w:t>1</w:t>
          </w:r>
          <w:r>
            <w:rPr>
              <w:sz w:val="16"/>
            </w:rPr>
            <w:fldChar w:fldCharType="end"/>
          </w:r>
        </w:p>
      </w:tc>
    </w:tr>
  </w:tbl>
  <w:p w14:paraId="5E9069B7" w14:textId="77777777" w:rsidR="008871F7" w:rsidRDefault="008871F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2E9D6984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66AE9EF" w14:textId="79317A6C" w:rsidR="008871F7" w:rsidRDefault="008871F7">
          <w:pPr>
            <w:jc w:val="right"/>
          </w:pP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IF </w:instrTex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 w:rsidR="00DB7F5C">
            <w:rPr>
              <w:sz w:val="16"/>
            </w:rPr>
            <w:instrText>1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&lt; </w:instrText>
          </w: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 w:rsidR="00DB7F5C">
            <w:rPr>
              <w:sz w:val="16"/>
            </w:rPr>
            <w:instrText>9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"</w:instrText>
          </w:r>
          <w:r>
            <w:rPr>
              <w:snapToGrid w:val="0"/>
              <w:sz w:val="16"/>
            </w:rPr>
            <w:instrText xml:space="preserve">Seite </w:instrText>
          </w:r>
          <w:r>
            <w:rPr>
              <w:snapToGrid w:val="0"/>
              <w:sz w:val="16"/>
            </w:rPr>
            <w:fldChar w:fldCharType="begin"/>
          </w:r>
          <w:r>
            <w:rPr>
              <w:snapToGrid w:val="0"/>
              <w:sz w:val="16"/>
            </w:rPr>
            <w:instrText xml:space="preserve"> PAGE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instrText>1</w:instrText>
          </w:r>
          <w:r>
            <w:rPr>
              <w:snapToGrid w:val="0"/>
              <w:sz w:val="16"/>
            </w:rPr>
            <w:fldChar w:fldCharType="end"/>
          </w:r>
          <w:r>
            <w:rPr>
              <w:snapToGrid w:val="0"/>
              <w:sz w:val="16"/>
            </w:rPr>
            <w:instrText xml:space="preserve"> von </w:instrText>
          </w:r>
          <w:r>
            <w:rPr>
              <w:snapToGrid w:val="0"/>
              <w:sz w:val="16"/>
            </w:rPr>
            <w:fldChar w:fldCharType="begin" w:dirty="true"/>
          </w:r>
          <w:r>
            <w:rPr>
              <w:snapToGrid w:val="0"/>
              <w:sz w:val="16"/>
            </w:rPr>
            <w:instrText xml:space="preserve"> NUMPAGES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instrText>9</w:instrText>
          </w:r>
          <w:r>
            <w:rPr>
              <w:snapToGrid w:val="0"/>
              <w:sz w:val="16"/>
            </w:rPr>
            <w:fldChar w:fldCharType="end"/>
          </w:r>
          <w:r>
            <w:rPr>
              <w:sz w:val="16"/>
            </w:rPr>
            <w:instrText>" ""</w:instrText>
          </w:r>
          <w:r>
            <w:rPr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t>Seite 1 von 9</w:t>
          </w:r>
          <w:r>
            <w:rPr>
              <w:sz w:val="16"/>
            </w:rPr>
            <w:fldChar w:fldCharType="end"/>
          </w:r>
        </w:p>
      </w:tc>
    </w:tr>
  </w:tbl>
  <w:p w14:paraId="32794F07" w14:textId="77777777" w:rsidR="008871F7" w:rsidRDefault="008871F7" w:rsidP="002A182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3690D" w14:textId="77777777" w:rsidR="003806C6" w:rsidRDefault="003806C6">
      <w:r>
        <w:separator/>
      </w:r>
    </w:p>
  </w:footnote>
  <w:footnote w:type="continuationSeparator" w:id="0">
    <w:p w14:paraId="59D00EEB" w14:textId="77777777" w:rsidR="003806C6" w:rsidRDefault="003806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0AEE6" w14:textId="6037A28B" w:rsidR="008871F7" w:rsidRDefault="00983942">
    <w:pPr>
      <w:pStyle w:val="Kopfzeile"/>
    </w:pPr>
    <w:r>
      <w:drawing>
        <wp:anchor distT="0" distB="0" distL="114300" distR="114300" simplePos="0" relativeHeight="251661312" behindDoc="0" locked="0" layoutInCell="1" allowOverlap="1" wp14:anchorId="51639DC4" wp14:editId="0BA9FA24">
          <wp:simplePos x="0" y="0"/>
          <wp:positionH relativeFrom="page">
            <wp:align>right</wp:align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49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21B05" w14:textId="65A28B81" w:rsidR="008871F7" w:rsidRDefault="00983942" w:rsidP="00983942">
    <w:pPr>
      <w:pStyle w:val="Kopfzeile"/>
    </w:pPr>
    <w:r>
      <w:drawing>
        <wp:anchor distT="0" distB="0" distL="114300" distR="114300" simplePos="0" relativeHeight="251659264" behindDoc="0" locked="0" layoutInCell="1" allowOverlap="1" wp14:anchorId="27CEC8FA" wp14:editId="1BD03ACF">
          <wp:simplePos x="0" y="0"/>
          <wp:positionH relativeFrom="page">
            <wp:posOffset>5080</wp:posOffset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84F27"/>
    <w:multiLevelType w:val="hybridMultilevel"/>
    <w:tmpl w:val="B810B38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A63680"/>
    <w:multiLevelType w:val="hybridMultilevel"/>
    <w:tmpl w:val="DF401A44"/>
    <w:lvl w:ilvl="0" w:tplc="E4EA9DD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E9695F"/>
    <w:multiLevelType w:val="hybridMultilevel"/>
    <w:tmpl w:val="A1328F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547046"/>
    <w:multiLevelType w:val="hybridMultilevel"/>
    <w:tmpl w:val="6896CD6E"/>
    <w:lvl w:ilvl="0" w:tplc="532AFCC2">
      <w:start w:val="4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CE3AB7"/>
    <w:multiLevelType w:val="hybridMultilevel"/>
    <w:tmpl w:val="B3A68634"/>
    <w:lvl w:ilvl="0" w:tplc="4230910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F414D"/>
    <w:multiLevelType w:val="hybridMultilevel"/>
    <w:tmpl w:val="8E4EA7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040808"/>
    <w:multiLevelType w:val="hybridMultilevel"/>
    <w:tmpl w:val="2804964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FF025A"/>
    <w:multiLevelType w:val="hybridMultilevel"/>
    <w:tmpl w:val="AE4ABD2E"/>
    <w:lvl w:ilvl="0" w:tplc="C88E8280">
      <w:start w:val="1"/>
      <w:numFmt w:val="bullet"/>
      <w:lvlText w:val="-"/>
      <w:lvlJc w:val="left"/>
      <w:pPr>
        <w:ind w:left="2136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8" w15:restartNumberingAfterBreak="0">
    <w:nsid w:val="42E455AD"/>
    <w:multiLevelType w:val="hybridMultilevel"/>
    <w:tmpl w:val="CCC2B0F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1C1CB5"/>
    <w:multiLevelType w:val="hybridMultilevel"/>
    <w:tmpl w:val="D5384586"/>
    <w:lvl w:ilvl="0" w:tplc="0407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496" w:hanging="360"/>
      </w:pPr>
    </w:lvl>
    <w:lvl w:ilvl="2" w:tplc="0407001B" w:tentative="1">
      <w:start w:val="1"/>
      <w:numFmt w:val="lowerRoman"/>
      <w:lvlText w:val="%3."/>
      <w:lvlJc w:val="right"/>
      <w:pPr>
        <w:ind w:left="3216" w:hanging="180"/>
      </w:pPr>
    </w:lvl>
    <w:lvl w:ilvl="3" w:tplc="0407000F" w:tentative="1">
      <w:start w:val="1"/>
      <w:numFmt w:val="decimal"/>
      <w:lvlText w:val="%4."/>
      <w:lvlJc w:val="left"/>
      <w:pPr>
        <w:ind w:left="3936" w:hanging="360"/>
      </w:pPr>
    </w:lvl>
    <w:lvl w:ilvl="4" w:tplc="04070019" w:tentative="1">
      <w:start w:val="1"/>
      <w:numFmt w:val="lowerLetter"/>
      <w:lvlText w:val="%5."/>
      <w:lvlJc w:val="left"/>
      <w:pPr>
        <w:ind w:left="4656" w:hanging="360"/>
      </w:pPr>
    </w:lvl>
    <w:lvl w:ilvl="5" w:tplc="0407001B" w:tentative="1">
      <w:start w:val="1"/>
      <w:numFmt w:val="lowerRoman"/>
      <w:lvlText w:val="%6."/>
      <w:lvlJc w:val="right"/>
      <w:pPr>
        <w:ind w:left="5376" w:hanging="180"/>
      </w:pPr>
    </w:lvl>
    <w:lvl w:ilvl="6" w:tplc="0407000F" w:tentative="1">
      <w:start w:val="1"/>
      <w:numFmt w:val="decimal"/>
      <w:lvlText w:val="%7."/>
      <w:lvlJc w:val="left"/>
      <w:pPr>
        <w:ind w:left="6096" w:hanging="360"/>
      </w:pPr>
    </w:lvl>
    <w:lvl w:ilvl="7" w:tplc="04070019" w:tentative="1">
      <w:start w:val="1"/>
      <w:numFmt w:val="lowerLetter"/>
      <w:lvlText w:val="%8."/>
      <w:lvlJc w:val="left"/>
      <w:pPr>
        <w:ind w:left="6816" w:hanging="360"/>
      </w:pPr>
    </w:lvl>
    <w:lvl w:ilvl="8" w:tplc="0407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4C435BBA"/>
    <w:multiLevelType w:val="hybridMultilevel"/>
    <w:tmpl w:val="467449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9D5134"/>
    <w:multiLevelType w:val="multilevel"/>
    <w:tmpl w:val="1D12843E"/>
    <w:lvl w:ilvl="0">
      <w:start w:val="1"/>
      <w:numFmt w:val="bullet"/>
      <w:lvlText w:val=""/>
      <w:lvlJc w:val="left"/>
      <w:pPr>
        <w:tabs>
          <w:tab w:val="num" w:pos="2064"/>
        </w:tabs>
        <w:ind w:left="206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784"/>
        </w:tabs>
        <w:ind w:left="278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4224"/>
        </w:tabs>
        <w:ind w:left="422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944"/>
        </w:tabs>
        <w:ind w:left="494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6384"/>
        </w:tabs>
        <w:ind w:left="638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7104"/>
        </w:tabs>
        <w:ind w:left="710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824"/>
        </w:tabs>
        <w:ind w:left="7824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42A2924"/>
    <w:multiLevelType w:val="hybridMultilevel"/>
    <w:tmpl w:val="0AB2A47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686A4C"/>
    <w:multiLevelType w:val="hybridMultilevel"/>
    <w:tmpl w:val="F6CED21A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15258"/>
    <w:multiLevelType w:val="hybridMultilevel"/>
    <w:tmpl w:val="A1D0273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650437"/>
    <w:multiLevelType w:val="hybridMultilevel"/>
    <w:tmpl w:val="DEBC563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2"/>
  </w:num>
  <w:num w:numId="4">
    <w:abstractNumId w:val="15"/>
  </w:num>
  <w:num w:numId="5">
    <w:abstractNumId w:val="4"/>
  </w:num>
  <w:num w:numId="6">
    <w:abstractNumId w:val="3"/>
  </w:num>
  <w:num w:numId="7">
    <w:abstractNumId w:val="13"/>
  </w:num>
  <w:num w:numId="8">
    <w:abstractNumId w:val="14"/>
  </w:num>
  <w:num w:numId="9">
    <w:abstractNumId w:val="10"/>
  </w:num>
  <w:num w:numId="10">
    <w:abstractNumId w:val="6"/>
  </w:num>
  <w:num w:numId="11">
    <w:abstractNumId w:val="8"/>
  </w:num>
  <w:num w:numId="12">
    <w:abstractNumId w:val="7"/>
  </w:num>
  <w:num w:numId="13">
    <w:abstractNumId w:val="9"/>
  </w:num>
  <w:num w:numId="14">
    <w:abstractNumId w:val="1"/>
  </w:num>
  <w:num w:numId="15">
    <w:abstractNumId w:val="0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605"/>
    <w:rsid w:val="00004FFE"/>
    <w:rsid w:val="00011266"/>
    <w:rsid w:val="0001605E"/>
    <w:rsid w:val="000344B5"/>
    <w:rsid w:val="0003547A"/>
    <w:rsid w:val="00046DBD"/>
    <w:rsid w:val="00050584"/>
    <w:rsid w:val="00057AB7"/>
    <w:rsid w:val="000658E1"/>
    <w:rsid w:val="00073C24"/>
    <w:rsid w:val="000822A6"/>
    <w:rsid w:val="00083FD3"/>
    <w:rsid w:val="00091331"/>
    <w:rsid w:val="000A2CED"/>
    <w:rsid w:val="000A73D7"/>
    <w:rsid w:val="000B26C4"/>
    <w:rsid w:val="000C72E1"/>
    <w:rsid w:val="000E4733"/>
    <w:rsid w:val="000E5240"/>
    <w:rsid w:val="000F05F5"/>
    <w:rsid w:val="000F1053"/>
    <w:rsid w:val="000F1218"/>
    <w:rsid w:val="00110F2B"/>
    <w:rsid w:val="001128E8"/>
    <w:rsid w:val="00120C40"/>
    <w:rsid w:val="00136054"/>
    <w:rsid w:val="0014318C"/>
    <w:rsid w:val="00147DF5"/>
    <w:rsid w:val="00153671"/>
    <w:rsid w:val="00157C56"/>
    <w:rsid w:val="00167B1C"/>
    <w:rsid w:val="00176AD3"/>
    <w:rsid w:val="001B260E"/>
    <w:rsid w:val="001B3140"/>
    <w:rsid w:val="001B6057"/>
    <w:rsid w:val="001D3556"/>
    <w:rsid w:val="001D413E"/>
    <w:rsid w:val="001D5538"/>
    <w:rsid w:val="001D616E"/>
    <w:rsid w:val="001F2B2D"/>
    <w:rsid w:val="00201403"/>
    <w:rsid w:val="00203254"/>
    <w:rsid w:val="00214E76"/>
    <w:rsid w:val="00215B54"/>
    <w:rsid w:val="00220139"/>
    <w:rsid w:val="002337E6"/>
    <w:rsid w:val="002367C6"/>
    <w:rsid w:val="0023754F"/>
    <w:rsid w:val="00237599"/>
    <w:rsid w:val="00253001"/>
    <w:rsid w:val="00256FD6"/>
    <w:rsid w:val="00257688"/>
    <w:rsid w:val="00263115"/>
    <w:rsid w:val="002647C0"/>
    <w:rsid w:val="00274DAC"/>
    <w:rsid w:val="00277D31"/>
    <w:rsid w:val="00280F3D"/>
    <w:rsid w:val="0028401E"/>
    <w:rsid w:val="0029077D"/>
    <w:rsid w:val="00290C00"/>
    <w:rsid w:val="00295B0A"/>
    <w:rsid w:val="002A086C"/>
    <w:rsid w:val="002A182A"/>
    <w:rsid w:val="002A1F31"/>
    <w:rsid w:val="002F015E"/>
    <w:rsid w:val="002F0882"/>
    <w:rsid w:val="002F3465"/>
    <w:rsid w:val="003005CA"/>
    <w:rsid w:val="003016D1"/>
    <w:rsid w:val="003170D1"/>
    <w:rsid w:val="00317A53"/>
    <w:rsid w:val="00325EA9"/>
    <w:rsid w:val="003273AD"/>
    <w:rsid w:val="003406D9"/>
    <w:rsid w:val="003422E1"/>
    <w:rsid w:val="0034354F"/>
    <w:rsid w:val="003444E6"/>
    <w:rsid w:val="00357015"/>
    <w:rsid w:val="00374056"/>
    <w:rsid w:val="003806C6"/>
    <w:rsid w:val="0039761C"/>
    <w:rsid w:val="00397D5D"/>
    <w:rsid w:val="003A0162"/>
    <w:rsid w:val="003A602E"/>
    <w:rsid w:val="003B1328"/>
    <w:rsid w:val="003C18CB"/>
    <w:rsid w:val="003C2482"/>
    <w:rsid w:val="003C47C9"/>
    <w:rsid w:val="003D58A9"/>
    <w:rsid w:val="003D678A"/>
    <w:rsid w:val="003E1999"/>
    <w:rsid w:val="003E4AF2"/>
    <w:rsid w:val="003F087B"/>
    <w:rsid w:val="003F0C12"/>
    <w:rsid w:val="003F22DC"/>
    <w:rsid w:val="004039E3"/>
    <w:rsid w:val="00416A77"/>
    <w:rsid w:val="0042525A"/>
    <w:rsid w:val="004273E5"/>
    <w:rsid w:val="00430AFA"/>
    <w:rsid w:val="0047363B"/>
    <w:rsid w:val="004745DE"/>
    <w:rsid w:val="00476754"/>
    <w:rsid w:val="00477430"/>
    <w:rsid w:val="00482709"/>
    <w:rsid w:val="004841F0"/>
    <w:rsid w:val="004853B0"/>
    <w:rsid w:val="004935F1"/>
    <w:rsid w:val="004C6E9F"/>
    <w:rsid w:val="004C757E"/>
    <w:rsid w:val="004F2319"/>
    <w:rsid w:val="00503290"/>
    <w:rsid w:val="00520D61"/>
    <w:rsid w:val="00530D6A"/>
    <w:rsid w:val="0053283F"/>
    <w:rsid w:val="0054037E"/>
    <w:rsid w:val="005507C7"/>
    <w:rsid w:val="00561530"/>
    <w:rsid w:val="00572434"/>
    <w:rsid w:val="0058666C"/>
    <w:rsid w:val="0059366F"/>
    <w:rsid w:val="005946FB"/>
    <w:rsid w:val="005A1FC2"/>
    <w:rsid w:val="005E39BD"/>
    <w:rsid w:val="005E54F2"/>
    <w:rsid w:val="005E5C1E"/>
    <w:rsid w:val="005F0AA8"/>
    <w:rsid w:val="005F1FC8"/>
    <w:rsid w:val="005F32DB"/>
    <w:rsid w:val="0062257E"/>
    <w:rsid w:val="006244B8"/>
    <w:rsid w:val="00627C63"/>
    <w:rsid w:val="00635272"/>
    <w:rsid w:val="00636AE5"/>
    <w:rsid w:val="00637CC8"/>
    <w:rsid w:val="006543D2"/>
    <w:rsid w:val="006566E2"/>
    <w:rsid w:val="00672E9A"/>
    <w:rsid w:val="00675E76"/>
    <w:rsid w:val="00676A84"/>
    <w:rsid w:val="006A0BE3"/>
    <w:rsid w:val="006A3F34"/>
    <w:rsid w:val="006C229C"/>
    <w:rsid w:val="006D01E3"/>
    <w:rsid w:val="006D49E7"/>
    <w:rsid w:val="006E7523"/>
    <w:rsid w:val="006F3F1C"/>
    <w:rsid w:val="00702EE5"/>
    <w:rsid w:val="007072CB"/>
    <w:rsid w:val="00715307"/>
    <w:rsid w:val="00716096"/>
    <w:rsid w:val="00737625"/>
    <w:rsid w:val="00737AD7"/>
    <w:rsid w:val="00742DDD"/>
    <w:rsid w:val="00745483"/>
    <w:rsid w:val="007651C6"/>
    <w:rsid w:val="007737C2"/>
    <w:rsid w:val="00783FB1"/>
    <w:rsid w:val="0079615E"/>
    <w:rsid w:val="007B30FB"/>
    <w:rsid w:val="007C6464"/>
    <w:rsid w:val="007D0338"/>
    <w:rsid w:val="007F0F5E"/>
    <w:rsid w:val="007F1310"/>
    <w:rsid w:val="007F7959"/>
    <w:rsid w:val="00802AB6"/>
    <w:rsid w:val="00802D20"/>
    <w:rsid w:val="00811901"/>
    <w:rsid w:val="00812D6E"/>
    <w:rsid w:val="008201D3"/>
    <w:rsid w:val="00837422"/>
    <w:rsid w:val="008468C2"/>
    <w:rsid w:val="00856B00"/>
    <w:rsid w:val="00866F1B"/>
    <w:rsid w:val="0086756E"/>
    <w:rsid w:val="0088442C"/>
    <w:rsid w:val="008871F7"/>
    <w:rsid w:val="008934E1"/>
    <w:rsid w:val="008A3FC9"/>
    <w:rsid w:val="008A56C7"/>
    <w:rsid w:val="008B129D"/>
    <w:rsid w:val="008B2DC9"/>
    <w:rsid w:val="008D0EF8"/>
    <w:rsid w:val="008F0688"/>
    <w:rsid w:val="00901406"/>
    <w:rsid w:val="0090478F"/>
    <w:rsid w:val="00921723"/>
    <w:rsid w:val="00922CA1"/>
    <w:rsid w:val="009232A5"/>
    <w:rsid w:val="009331F7"/>
    <w:rsid w:val="00940EA6"/>
    <w:rsid w:val="009423FC"/>
    <w:rsid w:val="00954090"/>
    <w:rsid w:val="00970714"/>
    <w:rsid w:val="00971605"/>
    <w:rsid w:val="00975B0A"/>
    <w:rsid w:val="00983942"/>
    <w:rsid w:val="009856FD"/>
    <w:rsid w:val="00986727"/>
    <w:rsid w:val="00986B0B"/>
    <w:rsid w:val="00987764"/>
    <w:rsid w:val="00992BA6"/>
    <w:rsid w:val="00995F6E"/>
    <w:rsid w:val="00996999"/>
    <w:rsid w:val="009A3DB7"/>
    <w:rsid w:val="009A3F38"/>
    <w:rsid w:val="009B52B2"/>
    <w:rsid w:val="009D5FD1"/>
    <w:rsid w:val="009F0D6C"/>
    <w:rsid w:val="009F2981"/>
    <w:rsid w:val="00A009F7"/>
    <w:rsid w:val="00A070DB"/>
    <w:rsid w:val="00A20958"/>
    <w:rsid w:val="00A21181"/>
    <w:rsid w:val="00A2573D"/>
    <w:rsid w:val="00A2606E"/>
    <w:rsid w:val="00A26C0B"/>
    <w:rsid w:val="00A3167E"/>
    <w:rsid w:val="00A324CF"/>
    <w:rsid w:val="00A41A30"/>
    <w:rsid w:val="00A456D7"/>
    <w:rsid w:val="00A51554"/>
    <w:rsid w:val="00A548B2"/>
    <w:rsid w:val="00A729B3"/>
    <w:rsid w:val="00A8049C"/>
    <w:rsid w:val="00A915DD"/>
    <w:rsid w:val="00A929D3"/>
    <w:rsid w:val="00A9673F"/>
    <w:rsid w:val="00AA038D"/>
    <w:rsid w:val="00AB6632"/>
    <w:rsid w:val="00AD0BC2"/>
    <w:rsid w:val="00AD4443"/>
    <w:rsid w:val="00AF2531"/>
    <w:rsid w:val="00AF48AD"/>
    <w:rsid w:val="00AF52B1"/>
    <w:rsid w:val="00AF5F8B"/>
    <w:rsid w:val="00B06C87"/>
    <w:rsid w:val="00B36445"/>
    <w:rsid w:val="00B45CB3"/>
    <w:rsid w:val="00B53870"/>
    <w:rsid w:val="00B6103E"/>
    <w:rsid w:val="00B6108F"/>
    <w:rsid w:val="00B64221"/>
    <w:rsid w:val="00B65C02"/>
    <w:rsid w:val="00B65EAE"/>
    <w:rsid w:val="00B678EE"/>
    <w:rsid w:val="00B67DC3"/>
    <w:rsid w:val="00B74DC4"/>
    <w:rsid w:val="00B848E1"/>
    <w:rsid w:val="00B84C83"/>
    <w:rsid w:val="00B9221F"/>
    <w:rsid w:val="00B93CE7"/>
    <w:rsid w:val="00BB416C"/>
    <w:rsid w:val="00BC5B6A"/>
    <w:rsid w:val="00BD25A6"/>
    <w:rsid w:val="00BE2CE6"/>
    <w:rsid w:val="00BE2EC4"/>
    <w:rsid w:val="00BE3868"/>
    <w:rsid w:val="00BE3CAA"/>
    <w:rsid w:val="00BE692E"/>
    <w:rsid w:val="00BF277F"/>
    <w:rsid w:val="00BF4ADB"/>
    <w:rsid w:val="00C01AC3"/>
    <w:rsid w:val="00C03A8F"/>
    <w:rsid w:val="00C05673"/>
    <w:rsid w:val="00C17DC2"/>
    <w:rsid w:val="00C305DF"/>
    <w:rsid w:val="00C36322"/>
    <w:rsid w:val="00C47DF2"/>
    <w:rsid w:val="00C50FC8"/>
    <w:rsid w:val="00C527BF"/>
    <w:rsid w:val="00C612AD"/>
    <w:rsid w:val="00C67AAF"/>
    <w:rsid w:val="00C8460E"/>
    <w:rsid w:val="00C84827"/>
    <w:rsid w:val="00CC2E06"/>
    <w:rsid w:val="00CD7DF8"/>
    <w:rsid w:val="00CD7F7F"/>
    <w:rsid w:val="00CF434D"/>
    <w:rsid w:val="00D054F3"/>
    <w:rsid w:val="00D15FC9"/>
    <w:rsid w:val="00D1660A"/>
    <w:rsid w:val="00D2145C"/>
    <w:rsid w:val="00D3370D"/>
    <w:rsid w:val="00D36960"/>
    <w:rsid w:val="00D46466"/>
    <w:rsid w:val="00D60DD2"/>
    <w:rsid w:val="00D71DC2"/>
    <w:rsid w:val="00D81AE4"/>
    <w:rsid w:val="00D85F6F"/>
    <w:rsid w:val="00D97B8F"/>
    <w:rsid w:val="00DA3A1B"/>
    <w:rsid w:val="00DA442D"/>
    <w:rsid w:val="00DA4A9D"/>
    <w:rsid w:val="00DB1449"/>
    <w:rsid w:val="00DB220B"/>
    <w:rsid w:val="00DB34FA"/>
    <w:rsid w:val="00DB71C9"/>
    <w:rsid w:val="00DB7256"/>
    <w:rsid w:val="00DB7F5C"/>
    <w:rsid w:val="00DD02F5"/>
    <w:rsid w:val="00DD24D1"/>
    <w:rsid w:val="00DF3B6B"/>
    <w:rsid w:val="00DF5244"/>
    <w:rsid w:val="00E02AA0"/>
    <w:rsid w:val="00E06E77"/>
    <w:rsid w:val="00E172D4"/>
    <w:rsid w:val="00E17CFA"/>
    <w:rsid w:val="00E200B1"/>
    <w:rsid w:val="00E304A1"/>
    <w:rsid w:val="00E33638"/>
    <w:rsid w:val="00E341A1"/>
    <w:rsid w:val="00E4716B"/>
    <w:rsid w:val="00E50459"/>
    <w:rsid w:val="00E51612"/>
    <w:rsid w:val="00E56699"/>
    <w:rsid w:val="00E64DDD"/>
    <w:rsid w:val="00E668E6"/>
    <w:rsid w:val="00E7464F"/>
    <w:rsid w:val="00E74AE2"/>
    <w:rsid w:val="00E75B2F"/>
    <w:rsid w:val="00E75EE7"/>
    <w:rsid w:val="00E917AE"/>
    <w:rsid w:val="00E940FE"/>
    <w:rsid w:val="00E96883"/>
    <w:rsid w:val="00EB207E"/>
    <w:rsid w:val="00EC2E59"/>
    <w:rsid w:val="00EE29EB"/>
    <w:rsid w:val="00EE36F2"/>
    <w:rsid w:val="00F02577"/>
    <w:rsid w:val="00F03932"/>
    <w:rsid w:val="00F1040B"/>
    <w:rsid w:val="00F15C63"/>
    <w:rsid w:val="00F17F66"/>
    <w:rsid w:val="00F241FE"/>
    <w:rsid w:val="00F24BAF"/>
    <w:rsid w:val="00F30974"/>
    <w:rsid w:val="00F37BEB"/>
    <w:rsid w:val="00F50525"/>
    <w:rsid w:val="00F73AC3"/>
    <w:rsid w:val="00F90F35"/>
    <w:rsid w:val="00F974A3"/>
    <w:rsid w:val="00FA3806"/>
    <w:rsid w:val="00FB4AF1"/>
    <w:rsid w:val="00FC01EB"/>
    <w:rsid w:val="00FD2410"/>
    <w:rsid w:val="00FD4877"/>
    <w:rsid w:val="02539AC7"/>
    <w:rsid w:val="0A171C6D"/>
    <w:rsid w:val="0D8FEA91"/>
    <w:rsid w:val="3D190DAA"/>
    <w:rsid w:val="3EB4DE0B"/>
    <w:rsid w:val="51D8C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3411EE9"/>
  <w15:chartTrackingRefBased/>
  <w15:docId w15:val="{49216373-73B9-4768-8D8B-4CB042F72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hAnsi="Arial"/>
      <w:sz w:val="22"/>
    </w:rPr>
  </w:style>
  <w:style w:type="paragraph" w:styleId="berschrift1">
    <w:name w:val="heading 1"/>
    <w:basedOn w:val="Standard"/>
    <w:next w:val="Standard"/>
    <w:qFormat/>
    <w:pPr>
      <w:keepNext/>
      <w:spacing w:before="60" w:after="60"/>
      <w:jc w:val="center"/>
      <w:outlineLvl w:val="0"/>
    </w:pPr>
    <w:rPr>
      <w:b/>
    </w:rPr>
  </w:style>
  <w:style w:type="paragraph" w:styleId="berschrift2">
    <w:name w:val="heading 2"/>
    <w:basedOn w:val="Standard"/>
    <w:next w:val="Standard"/>
    <w:qFormat/>
    <w:pPr>
      <w:keepNext/>
      <w:spacing w:before="60" w:after="60"/>
      <w:outlineLvl w:val="1"/>
    </w:pPr>
    <w:rPr>
      <w:b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416A7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qFormat/>
    <w:pPr>
      <w:jc w:val="center"/>
    </w:pPr>
    <w:rPr>
      <w:b/>
    </w:rPr>
  </w:style>
  <w:style w:type="paragraph" w:styleId="Beschriftung">
    <w:name w:val="caption"/>
    <w:basedOn w:val="Standard"/>
    <w:next w:val="Standard"/>
    <w:qFormat/>
    <w:pPr>
      <w:spacing w:before="480" w:after="240"/>
    </w:pPr>
    <w:rPr>
      <w:b/>
      <w:caps/>
      <w:sz w:val="24"/>
    </w:rPr>
  </w:style>
  <w:style w:type="paragraph" w:styleId="Kopfzeile">
    <w:name w:val="header"/>
    <w:basedOn w:val="Standard"/>
    <w:semiHidden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F088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F0882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468C2"/>
    <w:pPr>
      <w:ind w:left="720"/>
      <w:contextualSpacing/>
    </w:pPr>
  </w:style>
  <w:style w:type="table" w:styleId="Tabellenraster">
    <w:name w:val="Table Grid"/>
    <w:basedOn w:val="NormaleTabelle"/>
    <w:uiPriority w:val="59"/>
    <w:rsid w:val="001D41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C527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527B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527BF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527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527BF"/>
    <w:rPr>
      <w:rFonts w:ascii="Arial" w:hAnsi="Arial"/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416A7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416A77"/>
    <w:pPr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Verzeichnis3">
    <w:name w:val="toc 3"/>
    <w:basedOn w:val="Standard"/>
    <w:next w:val="Standard"/>
    <w:autoRedefine/>
    <w:uiPriority w:val="39"/>
    <w:unhideWhenUsed/>
    <w:rsid w:val="00416A77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416A77"/>
    <w:rPr>
      <w:color w:val="0563C1" w:themeColor="hyperlink"/>
      <w:u w:val="single"/>
    </w:rPr>
  </w:style>
  <w:style w:type="character" w:customStyle="1" w:styleId="normaltextrun">
    <w:name w:val="normaltextrun"/>
    <w:basedOn w:val="Absatz-Standardschriftart"/>
    <w:rsid w:val="00DB7F5C"/>
  </w:style>
  <w:style w:type="paragraph" w:customStyle="1" w:styleId="paragraph">
    <w:name w:val="paragraph"/>
    <w:basedOn w:val="Standard"/>
    <w:rsid w:val="00DB7F5C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eop">
    <w:name w:val="eop"/>
    <w:basedOn w:val="Absatz-Standardschriftart"/>
    <w:rsid w:val="00DB7F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9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sv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svg"/><Relationship Id="rId49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ugfde11.de.ugfischer.com\public\vorlagen\fite\Intern-hoch-d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SharedWithUsers xmlns="e047a197-46ab-4299-92cd-ec119e6fe81f">
      <UserInfo>
        <DisplayName>Reich, Jasmin</DisplayName>
        <AccountId>13</AccountId>
        <AccountType/>
      </UserInfo>
      <UserInfo>
        <DisplayName>Vater, Markus</DisplayName>
        <AccountId>396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7ED3F6-F877-422B-9F91-1D1D05EE2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E45797-D108-4373-A5A2-051CA645EF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4AE3D75-CB75-42A2-B677-F33F83B85ADB}">
  <ds:schemaRefs>
    <ds:schemaRef ds:uri="http://schemas.microsoft.com/office/2006/metadata/properties"/>
    <ds:schemaRef ds:uri="http://schemas.microsoft.com/office/infopath/2007/PartnerControls"/>
    <ds:schemaRef ds:uri="ea79bf52-7098-41fc-8881-a3872bd99c43"/>
    <ds:schemaRef ds:uri="e047a197-46ab-4299-92cd-ec119e6fe81f"/>
  </ds:schemaRefs>
</ds:datastoreItem>
</file>

<file path=customXml/itemProps4.xml><?xml version="1.0" encoding="utf-8"?>
<ds:datastoreItem xmlns:ds="http://schemas.openxmlformats.org/officeDocument/2006/customXml" ds:itemID="{5BB9C25F-F081-4FCD-96BE-F9626FE210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Intern-hoch-d.dotx</Template>
  <TotalTime>0</TotalTime>
  <Pages>9</Pages>
  <Words>666</Words>
  <Characters>4196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intern-hoch-dt</vt:lpstr>
    </vt:vector>
  </TitlesOfParts>
  <Company>fischerwerke</Company>
  <LinksUpToDate>false</LinksUpToDate>
  <CharactersWithSpaces>4853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intern-hoch-dt</dc:title>
  <dc:subject/>
  <dc:creator>Knecht, Hartmut</dc:creator>
  <cp:keywords/>
  <dc:description/>
  <cp:lastModifiedBy>Reich, Jasmin</cp:lastModifiedBy>
  <cp:revision>10</cp:revision>
  <cp:lastPrinted>2005-11-25T15:35:00Z</cp:lastPrinted>
  <dcterms:created xsi:type="dcterms:W3CDTF">2022-03-14T12:28:00Z</dcterms:created>
  <dcterms:modified xsi:type="dcterms:W3CDTF">2022-03-18T10:09:00Z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