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71BF6035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3</w:t>
      </w:r>
    </w:p>
    <w:p w14:paraId="07833756" w14:textId="271FDE12" w:rsidR="004B4FD0" w:rsidRDefault="003E098D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Room door</w:t>
      </w:r>
    </w:p>
    <w:p w14:paraId="0C9714C9" w14:textId="0CACED3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Note: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construction of the side of the door frame with the hinge pivot/hinges is the same as for the “garden gate” model and can be reused.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hinges on the door leaf are the same, too.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rest of the frame and the mechanism on the door are constructed in a different way than for the garden gate, however.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7EB0260C" w14:textId="03931ECD" w:rsidR="00033719" w:rsidRPr="00033719" w:rsidRDefault="008F5BE9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room door model according to the building instructions.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Note:</w:t>
      </w:r>
    </w:p>
    <w:p w14:paraId="5B2A409D" w14:textId="1F31E8A6" w:rsidR="00033719" w:rsidRPr="00D0333D" w:rsidRDefault="00D0333D" w:rsidP="00D0333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building blocks 7.5 of the door hinges must be offset by 2 mm to each other so that the axles can be inserted from above.</w:t>
      </w:r>
    </w:p>
    <w:p w14:paraId="12B9912B" w14:textId="7652E83F" w:rsidR="00FE7871" w:rsidRDefault="00D0333D" w:rsidP="00FE7871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link 15 on the rear of the mechanism, which is connected to the door handle at the front, has to project a little way out of the building block 7.5.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6ED45C82" w14:textId="749BF7B2" w:rsidR="00033719" w:rsidRPr="00FE7871" w:rsidRDefault="00E52A96" w:rsidP="00FE7871">
      <w:pPr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Memorise these terms: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door handle</w:t>
      </w:r>
      <w:r>
        <w:rPr>
          <w:rFonts w:ascii="Comic Sans MS" w:hAnsi="Comic Sans MS"/>
        </w:rPr>
        <w:t xml:space="preserve"> is the element you have to press down to open the door.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moves the so-called </w:t>
      </w:r>
      <w:r>
        <w:rPr>
          <w:b/>
          <w:rFonts w:ascii="Comic Sans MS" w:hAnsi="Comic Sans MS"/>
        </w:rPr>
        <w:t xml:space="preserve">falling latch</w:t>
      </w:r>
      <w:r>
        <w:rPr>
          <w:rFonts w:ascii="Comic Sans MS" w:hAnsi="Comic Sans MS"/>
        </w:rPr>
        <w:t xml:space="preserve"> (</w:t>
      </w:r>
      <w:r>
        <w:rPr>
          <w:b/>
          <w:rFonts w:ascii="Comic Sans MS" w:hAnsi="Comic Sans MS"/>
        </w:rPr>
        <w:t xml:space="preserve">latch)</w:t>
      </w:r>
      <w:r>
        <w:rPr>
          <w:rFonts w:ascii="Comic Sans MS" w:hAnsi="Comic Sans MS"/>
        </w:rPr>
        <w:t xml:space="preserve">, which engages with the striker plate of the door frame when the door is closed.</w:t>
      </w:r>
    </w:p>
    <w:p w14:paraId="6E644D2C" w14:textId="16098E5F" w:rsidR="00FE7871" w:rsidRDefault="00FE7871" w:rsidP="00FE7871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anchor distT="0" distB="0" distL="114300" distR="114300" simplePos="0" relativeHeight="251659264" behindDoc="0" locked="0" layoutInCell="1" allowOverlap="1" wp14:anchorId="10F551FD" wp14:editId="59E088DD">
            <wp:simplePos x="0" y="0"/>
            <wp:positionH relativeFrom="column">
              <wp:posOffset>3213735</wp:posOffset>
            </wp:positionH>
            <wp:positionV relativeFrom="paragraph">
              <wp:posOffset>250825</wp:posOffset>
            </wp:positionV>
            <wp:extent cx="704850" cy="1348105"/>
            <wp:effectExtent l="0" t="0" r="0" b="444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</w:rPr>
        <w:drawing>
          <wp:anchor distT="0" distB="0" distL="114300" distR="114300" simplePos="0" relativeHeight="251658240" behindDoc="1" locked="0" layoutInCell="1" allowOverlap="1" wp14:anchorId="60530703" wp14:editId="29058FBC">
            <wp:simplePos x="0" y="0"/>
            <wp:positionH relativeFrom="column">
              <wp:posOffset>309245</wp:posOffset>
            </wp:positionH>
            <wp:positionV relativeFrom="paragraph">
              <wp:posOffset>149225</wp:posOffset>
            </wp:positionV>
            <wp:extent cx="781050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73" y="21250"/>
                <wp:lineTo x="21073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B92B47" w14:textId="483AA959" w:rsidR="009373E1" w:rsidRDefault="00FE7871" w:rsidP="009373E1">
      <w:pPr>
        <w:jc w:val="left"/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Falling latch</w:t>
      </w:r>
      <w:r>
        <w:rPr>
          <w:rFonts w:ascii="Comic Sans MS" w:hAnsi="Comic Sans MS"/>
        </w:rPr>
        <w:t xml:space="preserve"> or</w:t>
      </w:r>
    </w:p>
    <w:p w14:paraId="10D68863" w14:textId="77777777" w:rsidR="009373E1" w:rsidRDefault="009373E1" w:rsidP="009373E1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latch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5D7DF0F1" w14:textId="133C33CD" w:rsidR="00FE7871" w:rsidRPr="00FE7871" w:rsidRDefault="00FE7871" w:rsidP="009373E1">
      <w:pPr>
        <w:jc w:val="left"/>
        <w:rPr>
          <w:rFonts w:ascii="Comic Sans MS" w:hAnsi="Comic Sans MS" w:cstheme="minorBidi"/>
        </w:rPr>
      </w:pPr>
    </w:p>
    <w:p w14:paraId="76B7B5C4" w14:textId="70A63E73" w:rsidR="00A57CDC" w:rsidRPr="009373E1" w:rsidRDefault="009373E1" w:rsidP="006722E7">
      <w:pPr>
        <w:rPr>
          <w:b/>
          <w:bCs/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b/>
          <w:rFonts w:ascii="Comic Sans MS" w:hAnsi="Comic Sans MS"/>
        </w:rPr>
        <w:t xml:space="preserve">Bolt</w:t>
      </w:r>
    </w:p>
    <w:p w14:paraId="0CA35F3E" w14:textId="1C9F4D8B" w:rsidR="00FE7871" w:rsidRDefault="00FE7871" w:rsidP="006722E7">
      <w:pPr>
        <w:rPr>
          <w:rFonts w:ascii="Comic Sans MS" w:hAnsi="Comic Sans MS" w:cstheme="minorBidi"/>
        </w:rPr>
      </w:pPr>
    </w:p>
    <w:p w14:paraId="07612B2A" w14:textId="77777777" w:rsidR="009373E1" w:rsidRPr="009373E1" w:rsidRDefault="009373E1" w:rsidP="009373E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bolt</w:t>
      </w:r>
      <w:r>
        <w:rPr>
          <w:rFonts w:ascii="Comic Sans MS" w:hAnsi="Comic Sans MS"/>
        </w:rPr>
        <w:t xml:space="preserve"> is a general term for the component that blocks the door when it is locked; it can be realised in many different ways.</w:t>
      </w:r>
    </w:p>
    <w:p w14:paraId="5F852A33" w14:textId="4C4ECC4C" w:rsidR="009373E1" w:rsidRPr="009373E1" w:rsidRDefault="009373E1" w:rsidP="009373E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It makes no difference whether the bolt is activated by a lock or pushed forward, closed, swivelled or hooked into place (garde gate).</w:t>
      </w:r>
    </w:p>
    <w:p w14:paraId="12EDD577" w14:textId="00CECB96" w:rsidR="00FE7871" w:rsidRDefault="0088335C" w:rsidP="009373E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bolt can be a loose bar, a screwed-on hook or a slidable bolt, or a moving component of different types in a lock.</w:t>
      </w: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tasks</w:t>
      </w:r>
    </w:p>
    <w:p w14:paraId="3BFE857D" w14:textId="0515AD73" w:rsidR="0069435D" w:rsidRDefault="00C132B6" w:rsidP="00132115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Hold the door open and press the door handle (the red link 15 on the front of the door).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Try to describe what happens in individual steps during the mechanical process of pressing the door handle.</w:t>
      </w:r>
      <w:r>
        <w:rPr>
          <w:rFonts w:ascii="Comic Sans MS" w:hAnsi="Comic Sans MS"/>
        </w:rPr>
        <w:t xml:space="preserve"> </w:t>
      </w:r>
    </w:p>
    <w:p w14:paraId="138137AD" w14:textId="4B7E0C03" w:rsidR="0049674E" w:rsidRDefault="00132115" w:rsidP="0069435D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Follow the path of the force exerted on the door handle by the rotatable axle to the rear of the door.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where the movable door “bolt” can be found.</w:t>
      </w:r>
    </w:p>
    <w:p w14:paraId="7D664D40" w14:textId="092A63B1" w:rsidR="00DF7815" w:rsidRPr="000407B2" w:rsidRDefault="000407B2" w:rsidP="000407B2">
      <w:pPr>
        <w:ind w:left="993" w:hanging="425"/>
        <w:rPr>
          <w:rFonts w:ascii="Comic Sans MS" w:hAnsi="Comic Sans MS" w:cstheme="minorBidi"/>
        </w:rPr>
      </w:pPr>
      <w:bookmarkStart w:id="1" w:name="_Hlk108357357"/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When the door is opened, the door handle is pressed ___________</w:t>
      </w:r>
    </w:p>
    <w:p w14:paraId="7107DA05" w14:textId="0F3F7A25" w:rsidR="0052194A" w:rsidRDefault="000407B2" w:rsidP="000407B2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This makes the axle of the door handle turn ________.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(Seen from the front)</w:t>
      </w:r>
    </w:p>
    <w:p w14:paraId="3E04835C" w14:textId="5D085323" w:rsidR="00DF7815" w:rsidRDefault="009A6AD4" w:rsidP="000407B2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On the rear of the door, building block 7.5 with link 15 not quite inserted completely turns ________.</w:t>
      </w:r>
    </w:p>
    <w:p w14:paraId="3DBD86D2" w14:textId="55B5CD6A" w:rsidR="00DD5795" w:rsidRDefault="008E2515" w:rsidP="000407B2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link 15 __________ the door bolt (the two angle girders 15 and the angular block 30° attached to these)</w:t>
      </w:r>
    </w:p>
    <w:p w14:paraId="31698855" w14:textId="533F0DBB" w:rsidR="00EE6903" w:rsidRDefault="00DD5795" w:rsidP="00DD5795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away from the door frame.</w:t>
      </w:r>
    </w:p>
    <w:p w14:paraId="34FE9B05" w14:textId="1E04B539" w:rsidR="00DD5795" w:rsidRDefault="00DD5795" w:rsidP="00DD5795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into the door frame</w:t>
      </w:r>
    </w:p>
    <w:p w14:paraId="2621B0A3" w14:textId="77777777" w:rsidR="002F5F2C" w:rsidRDefault="00DD5795" w:rsidP="00DD5795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This causes the spring (I-strut 45) to be ________.</w:t>
      </w:r>
      <w:r>
        <w:rPr>
          <w:rFonts w:ascii="Comic Sans MS" w:hAnsi="Comic Sans MS"/>
        </w:rPr>
        <w:t xml:space="preserve"> </w:t>
      </w:r>
    </w:p>
    <w:p w14:paraId="35A9124A" w14:textId="5A06A9D7" w:rsidR="00DD5795" w:rsidRDefault="002F5F2C" w:rsidP="00DD5795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When the door handle is released, the ________.causes the door bolt to be pressed back into the __________.</w:t>
      </w:r>
    </w:p>
    <w:bookmarkEnd w:id="1"/>
    <w:p w14:paraId="282A1131" w14:textId="2F74F99B" w:rsidR="00DF7815" w:rsidRDefault="00DF7815" w:rsidP="00AC1179">
      <w:pPr>
        <w:rPr>
          <w:rFonts w:ascii="Comic Sans MS" w:hAnsi="Comic Sans MS" w:cstheme="minorBidi"/>
        </w:rPr>
      </w:pPr>
    </w:p>
    <w:p w14:paraId="201ACC59" w14:textId="246A76C7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Sometimes our self-built door might be able to be pulled open without the door handle being pressed.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Which component has to be adjusted to stop this happening?</w:t>
      </w:r>
    </w:p>
    <w:p w14:paraId="6F3D3DF7" w14:textId="0ED8329C" w:rsidR="00833F8E" w:rsidRPr="00833F8E" w:rsidRDefault="00833F8E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If the door opens so easily, the ____________________ must be moved further to the _______ in the direction of the door frame.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spring must press the angular block 30° reliably into the striker plate (the angle girder 30 in the door frame).</w:t>
      </w:r>
    </w:p>
    <w:p w14:paraId="33C3AA70" w14:textId="77777777" w:rsidR="00201DF4" w:rsidRDefault="00201DF4" w:rsidP="00201DF4">
      <w:pPr>
        <w:ind w:firstLine="567"/>
        <w:rPr>
          <w:rFonts w:ascii="Comic Sans MS" w:hAnsi="Comic Sans MS" w:cstheme="minorBidi"/>
        </w:rPr>
      </w:pPr>
    </w:p>
    <w:p w14:paraId="6B29577B" w14:textId="201FCF54" w:rsidR="00AE3C01" w:rsidRPr="00AE3C01" w:rsidRDefault="00CC2CBB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Close the door “loudly” by “slamming” i.e. without pressing the door handle down.</w:t>
      </w:r>
    </w:p>
    <w:p w14:paraId="6075FE54" w14:textId="51E4B790" w:rsidR="00AE3C01" w:rsidRDefault="00AE3C01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Why does that work?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Take a look at the door latch on the classroom door.</w:t>
      </w:r>
    </w:p>
    <w:p w14:paraId="05D5DEE0" w14:textId="49743810" w:rsidR="00AE3C01" w:rsidRPr="00AE3C01" w:rsidRDefault="00AE3C01" w:rsidP="00AE3C01">
      <w:pPr>
        <w:ind w:left="567"/>
        <w:rPr>
          <w:rFonts w:ascii="Comic Sans MS" w:hAnsi="Comic Sans MS" w:cstheme="minorBidi"/>
        </w:rPr>
      </w:pPr>
      <w:bookmarkStart w:id="2" w:name="_Hlk108359561"/>
      <w:r>
        <w:rPr>
          <w:rFonts w:ascii="Comic Sans MS" w:hAnsi="Comic Sans MS"/>
        </w:rPr>
        <w:t xml:space="preserve">That works because the angular block 30° meets the door frame __________.</w:t>
      </w:r>
    </w:p>
    <w:bookmarkEnd w:id="2"/>
    <w:p w14:paraId="6BC4BE16" w14:textId="2FFCA348" w:rsidR="00EA192A" w:rsidRDefault="00D06592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Imagine our door cannot simply be pressed closed because the door bolt does not engage with the striker plate (angle girder 30 in the door frame) properly:</w:t>
      </w:r>
    </w:p>
    <w:p w14:paraId="3B7211A2" w14:textId="691DD6DD" w:rsidR="00F11ECD" w:rsidRDefault="00B6548C" w:rsidP="00B6548C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bookmarkStart w:id="3" w:name="_Hlk108361366"/>
      <w:r>
        <w:rPr>
          <w:rFonts w:ascii="Comic Sans MS" w:hAnsi="Comic Sans MS"/>
        </w:rPr>
        <w:t xml:space="preserve">In this case, the ____________________ must be moved further to the ________.</w:t>
      </w:r>
    </w:p>
    <w:bookmarkEnd w:id="3"/>
    <w:p w14:paraId="63111F88" w14:textId="77777777" w:rsidR="00B6548C" w:rsidRDefault="00B6548C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tasks</w:t>
      </w:r>
    </w:p>
    <w:p w14:paraId="593E3F93" w14:textId="71E2322A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Move building block 15 with the spring-loaded I-strut 45 on the rear of the door to cause the problems described in topic tasks 2 and 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conclusions do you draw?</w:t>
      </w:r>
    </w:p>
    <w:p w14:paraId="62259420" w14:textId="77777777" w:rsidR="00135173" w:rsidRDefault="00135173" w:rsidP="00135173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6B07CB8" w14:textId="77777777" w:rsidR="00135173" w:rsidRDefault="00135173" w:rsidP="00135173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BAD8AAA" w14:textId="2AB5C709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49B324E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AA17FAF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</w:p>
    <w:p w14:paraId="68E9D0B4" w14:textId="00CFF8FD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Find the position in which the door closes cleanly with the help of the door handle, but at the same time can simply be pushed shut smoothly.</w:t>
      </w:r>
    </w:p>
    <w:p w14:paraId="39B21F3F" w14:textId="5627C158" w:rsidR="00D6446C" w:rsidRDefault="00560D52" w:rsidP="0095317A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Remove the red flat “building block 15x30x5 with groove and pin” from the last construction step of the instructions on the rear of the door.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Why does the door now no longer work properly?</w:t>
      </w:r>
    </w:p>
    <w:p w14:paraId="2CDAB85D" w14:textId="77777777" w:rsidR="007037F1" w:rsidRDefault="007037F1" w:rsidP="007037F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DDF9542" w14:textId="77777777" w:rsidR="007037F1" w:rsidRDefault="007037F1" w:rsidP="007037F1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56DFE22" w14:textId="77777777" w:rsidR="007037F1" w:rsidRDefault="007037F1" w:rsidP="007037F1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4" w:name="_Hlk108169388"/>
      <w:r>
        <w:rPr>
          <w:sz w:val="32"/>
          <w:rFonts w:ascii="Comic Sans MS" w:hAnsi="Comic Sans MS"/>
        </w:rPr>
        <w:t xml:space="preserve">Attachments</w:t>
      </w:r>
    </w:p>
    <w:p w14:paraId="452889CF" w14:textId="4C622020" w:rsidR="00033719" w:rsidRPr="00EA192A" w:rsidRDefault="003E098D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Room door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0CE924CA" w14:textId="004F9BAA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Door handle</w:t>
        </w:r>
      </w:hyperlink>
      <w:r>
        <w:rPr>
          <w:rFonts w:ascii="Comic Sans MS" w:hAnsi="Comic Sans MS"/>
        </w:rPr>
        <w:t xml:space="preserve">.</w:t>
      </w:r>
      <w:bookmarkEnd w:id="4"/>
    </w:p>
    <w:sectPr w:rsidR="000E4466" w:rsidRPr="00EA192A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5" w:name="_Hlk81998285"/>
    <w:bookmarkStart w:id="6" w:name="_Hlk103252460"/>
    <w:bookmarkStart w:id="7" w:name="_Hlk104789829"/>
    <w:r>
      <w:t xml:space="preserve">Simple Machines </w:t>
    </w:r>
    <w:bookmarkEnd w:id="5"/>
    <w:r>
      <w:t xml:space="preserve">– </w:t>
    </w:r>
    <w:bookmarkEnd w:id="6"/>
    <w:r>
      <w:t xml:space="preserve">Primary level</w:t>
    </w:r>
    <w:bookmarkEnd w:id="7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0342432">
    <w:abstractNumId w:val="25"/>
  </w:num>
  <w:num w:numId="2" w16cid:durableId="1292589196">
    <w:abstractNumId w:val="10"/>
  </w:num>
  <w:num w:numId="3" w16cid:durableId="669597051">
    <w:abstractNumId w:val="10"/>
  </w:num>
  <w:num w:numId="4" w16cid:durableId="430247601">
    <w:abstractNumId w:val="10"/>
  </w:num>
  <w:num w:numId="5" w16cid:durableId="2003849643">
    <w:abstractNumId w:val="10"/>
  </w:num>
  <w:num w:numId="6" w16cid:durableId="1875998588">
    <w:abstractNumId w:val="10"/>
  </w:num>
  <w:num w:numId="7" w16cid:durableId="1199708034">
    <w:abstractNumId w:val="10"/>
  </w:num>
  <w:num w:numId="8" w16cid:durableId="1604261216">
    <w:abstractNumId w:val="10"/>
  </w:num>
  <w:num w:numId="9" w16cid:durableId="1366254804">
    <w:abstractNumId w:val="10"/>
  </w:num>
  <w:num w:numId="10" w16cid:durableId="377362549">
    <w:abstractNumId w:val="10"/>
  </w:num>
  <w:num w:numId="11" w16cid:durableId="1770351666">
    <w:abstractNumId w:val="14"/>
  </w:num>
  <w:num w:numId="12" w16cid:durableId="629240747">
    <w:abstractNumId w:val="31"/>
  </w:num>
  <w:num w:numId="13" w16cid:durableId="2059350365">
    <w:abstractNumId w:val="13"/>
  </w:num>
  <w:num w:numId="14" w16cid:durableId="1518350268">
    <w:abstractNumId w:val="35"/>
  </w:num>
  <w:num w:numId="15" w16cid:durableId="193619204">
    <w:abstractNumId w:val="18"/>
  </w:num>
  <w:num w:numId="16" w16cid:durableId="1569876051">
    <w:abstractNumId w:val="16"/>
  </w:num>
  <w:num w:numId="17" w16cid:durableId="1483932789">
    <w:abstractNumId w:val="17"/>
  </w:num>
  <w:num w:numId="18" w16cid:durableId="623004591">
    <w:abstractNumId w:val="19"/>
  </w:num>
  <w:num w:numId="19" w16cid:durableId="869951067">
    <w:abstractNumId w:val="34"/>
  </w:num>
  <w:num w:numId="20" w16cid:durableId="1964648642">
    <w:abstractNumId w:val="29"/>
  </w:num>
  <w:num w:numId="21" w16cid:durableId="1350990576">
    <w:abstractNumId w:val="27"/>
  </w:num>
  <w:num w:numId="22" w16cid:durableId="1822848655">
    <w:abstractNumId w:val="20"/>
  </w:num>
  <w:num w:numId="23" w16cid:durableId="2109543986">
    <w:abstractNumId w:val="22"/>
  </w:num>
  <w:num w:numId="24" w16cid:durableId="678384102">
    <w:abstractNumId w:val="21"/>
  </w:num>
  <w:num w:numId="25" w16cid:durableId="1100367560">
    <w:abstractNumId w:val="26"/>
  </w:num>
  <w:num w:numId="26" w16cid:durableId="759981943">
    <w:abstractNumId w:val="33"/>
  </w:num>
  <w:num w:numId="27" w16cid:durableId="1110851947">
    <w:abstractNumId w:val="9"/>
  </w:num>
  <w:num w:numId="28" w16cid:durableId="176576008">
    <w:abstractNumId w:val="7"/>
  </w:num>
  <w:num w:numId="29" w16cid:durableId="1208838793">
    <w:abstractNumId w:val="6"/>
  </w:num>
  <w:num w:numId="30" w16cid:durableId="255283855">
    <w:abstractNumId w:val="5"/>
  </w:num>
  <w:num w:numId="31" w16cid:durableId="478497806">
    <w:abstractNumId w:val="4"/>
  </w:num>
  <w:num w:numId="32" w16cid:durableId="1926572119">
    <w:abstractNumId w:val="8"/>
  </w:num>
  <w:num w:numId="33" w16cid:durableId="1522433360">
    <w:abstractNumId w:val="3"/>
  </w:num>
  <w:num w:numId="34" w16cid:durableId="737245535">
    <w:abstractNumId w:val="2"/>
  </w:num>
  <w:num w:numId="35" w16cid:durableId="2083092241">
    <w:abstractNumId w:val="1"/>
  </w:num>
  <w:num w:numId="36" w16cid:durableId="140343291">
    <w:abstractNumId w:val="0"/>
  </w:num>
  <w:num w:numId="37" w16cid:durableId="1890022953">
    <w:abstractNumId w:val="12"/>
  </w:num>
  <w:num w:numId="38" w16cid:durableId="1993751879">
    <w:abstractNumId w:val="24"/>
  </w:num>
  <w:num w:numId="39" w16cid:durableId="332953433">
    <w:abstractNumId w:val="30"/>
  </w:num>
  <w:num w:numId="40" w16cid:durableId="299001316">
    <w:abstractNumId w:val="32"/>
  </w:num>
  <w:num w:numId="41" w16cid:durableId="1095783094">
    <w:abstractNumId w:val="15"/>
  </w:num>
  <w:num w:numId="42" w16cid:durableId="569000529">
    <w:abstractNumId w:val="11"/>
  </w:num>
  <w:num w:numId="43" w16cid:durableId="1038699086">
    <w:abstractNumId w:val="28"/>
  </w:num>
  <w:num w:numId="44" w16cid:durableId="183691895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3F54"/>
    <w:rsid w:val="000A58E5"/>
    <w:rsid w:val="000B0025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1DF4"/>
    <w:rsid w:val="00204678"/>
    <w:rsid w:val="002046A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4ED5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101E"/>
    <w:rsid w:val="0052194A"/>
    <w:rsid w:val="0053689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35D"/>
    <w:rsid w:val="00694B51"/>
    <w:rsid w:val="006A284A"/>
    <w:rsid w:val="006A32D0"/>
    <w:rsid w:val="006A42A6"/>
    <w:rsid w:val="006B181A"/>
    <w:rsid w:val="006B5425"/>
    <w:rsid w:val="006C14DA"/>
    <w:rsid w:val="006C41F8"/>
    <w:rsid w:val="006D0435"/>
    <w:rsid w:val="006E3468"/>
    <w:rsid w:val="006E5040"/>
    <w:rsid w:val="006E5EA8"/>
    <w:rsid w:val="006E72F4"/>
    <w:rsid w:val="006F1403"/>
    <w:rsid w:val="006F18A4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8F5BE9"/>
    <w:rsid w:val="00904A63"/>
    <w:rsid w:val="009062B0"/>
    <w:rsid w:val="00906F27"/>
    <w:rsid w:val="009070DC"/>
    <w:rsid w:val="009120D3"/>
    <w:rsid w:val="009203DC"/>
    <w:rsid w:val="009229B4"/>
    <w:rsid w:val="00925E4F"/>
    <w:rsid w:val="0093224F"/>
    <w:rsid w:val="00932D8C"/>
    <w:rsid w:val="009373E1"/>
    <w:rsid w:val="00937B5D"/>
    <w:rsid w:val="00942F32"/>
    <w:rsid w:val="00945F8D"/>
    <w:rsid w:val="00946EE1"/>
    <w:rsid w:val="00947EA5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2BD3"/>
    <w:rsid w:val="00A50733"/>
    <w:rsid w:val="00A537E2"/>
    <w:rsid w:val="00A53FC0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3EE0"/>
    <w:rsid w:val="00BF56BF"/>
    <w:rsid w:val="00BF665D"/>
    <w:rsid w:val="00BF6743"/>
    <w:rsid w:val="00C0157E"/>
    <w:rsid w:val="00C03CEB"/>
    <w:rsid w:val="00C074CF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592"/>
    <w:rsid w:val="00D131A4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06F87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E6903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47E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n.wikipedia.org/wiki/Door_handl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CF4A8FCB-9818-4BD3-A23E-15E32F3E3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607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4508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2022-07-19T12:38:00Z</dcterms:created>
  <dcterms:modified xsi:type="dcterms:W3CDTF">2022-07-19T12:38:00Z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