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00E4F379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Folha de soluções Modelo 9</w:t>
      </w:r>
    </w:p>
    <w:p w14:paraId="40BDF942" w14:textId="0033AE47" w:rsidR="0029280F" w:rsidRDefault="00C4091D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Transferência de Bola 3 – Springer</w:t>
      </w:r>
    </w:p>
    <w:p w14:paraId="5C12E88E" w14:textId="70DF7A79" w:rsidR="00ED47BC" w:rsidRPr="00ED47BC" w:rsidRDefault="00ED47BC" w:rsidP="00ED47BC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Tarefa de construção</w:t>
      </w:r>
    </w:p>
    <w:p w14:paraId="43C453A6" w14:textId="0E70519C" w:rsidR="00ED47BC" w:rsidRDefault="00ED47BC" w:rsidP="00D47CB0">
      <w:pPr>
        <w:rPr>
          <w:rFonts w:ascii="Comic Sans MS" w:hAnsi="Comic Sans MS"/>
        </w:rPr>
      </w:pPr>
    </w:p>
    <w:p w14:paraId="23F5E63F" w14:textId="52B6FD62" w:rsidR="00ED47BC" w:rsidRDefault="00862DBE" w:rsidP="00D47CB0">
      <w:pPr>
        <w:rPr>
          <w:rFonts w:ascii="Comic Sans MS" w:hAnsi="Comic Sans MS"/>
        </w:rPr>
      </w:pPr>
      <w:r>
        <w:drawing>
          <wp:inline distT="0" distB="0" distL="0" distR="0" wp14:anchorId="72211F71" wp14:editId="02104EAF">
            <wp:extent cx="3374144" cy="2495550"/>
            <wp:effectExtent l="0" t="0" r="0" b="0"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97522" cy="251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>
        <w:drawing>
          <wp:inline distT="0" distB="0" distL="0" distR="0" wp14:anchorId="6256B33A" wp14:editId="3326B427">
            <wp:extent cx="1946603" cy="2790825"/>
            <wp:effectExtent l="0" t="0" r="0" b="0"/>
            <wp:docPr id="13" name="Grafik 13" descr="Ein Bild, das Spielzeug, LEGO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 descr="Ein Bild, das Spielzeug, LEGO enthält.&#10;&#10;Automatisch generierte Beschreibu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51062" cy="2797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CDFEC6" w14:textId="70A2EB76" w:rsidR="00663900" w:rsidRPr="00D47CB0" w:rsidRDefault="00663900" w:rsidP="00D47CB0">
      <w:pPr>
        <w:rPr>
          <w:rFonts w:ascii="Comic Sans MS" w:hAnsi="Comic Sans MS"/>
        </w:rPr>
      </w:pPr>
    </w:p>
    <w:p w14:paraId="44C4FF57" w14:textId="6E0FA099" w:rsidR="008B4844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Tarefas temáticas</w:t>
      </w:r>
    </w:p>
    <w:p w14:paraId="108F4132" w14:textId="5F912519" w:rsidR="00BF11C6" w:rsidRDefault="00CA552D" w:rsidP="00CA552D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O suporte estático 45 age como uma mola aqui.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É "mantido" pelo conector rotativo 15 e de repente liberado.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Como resultado, a barra em S no final da pista bate na bola de ping-pong de baixo e a joga para cima.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Se tudo tiver sido bem ajustado, a bola é jogada de forma confiável sobre o monte sem sair da pista.</w:t>
      </w:r>
    </w:p>
    <w:p w14:paraId="531F0A5E" w14:textId="77777777" w:rsidR="00CC54C1" w:rsidRPr="00663900" w:rsidRDefault="00CC54C1" w:rsidP="00CC54C1">
      <w:pPr>
        <w:pStyle w:val="Listenabsatz"/>
        <w:ind w:left="0"/>
        <w:rPr>
          <w:rFonts w:ascii="Comic Sans MS" w:hAnsi="Comic Sans MS"/>
        </w:rPr>
      </w:pPr>
    </w:p>
    <w:p w14:paraId="703C2095" w14:textId="456163AE" w:rsidR="00663900" w:rsidRDefault="00CC54C1" w:rsidP="00CC54C1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Os modelos propostos podem e também devem ser modificados ou complementados por construções completamente novas.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 único pré-requisito para isso é que a atenção seja dada às chamadas interfaces de novos módulos para que eles também possam ser acoplado uns aos outros.</w:t>
      </w:r>
    </w:p>
    <w:p w14:paraId="1D3DAD8C" w14:textId="1CA0315B" w:rsidR="0029280F" w:rsidRPr="00A1444B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Tarefas experimentais</w:t>
      </w:r>
    </w:p>
    <w:p w14:paraId="7ED13AC2" w14:textId="1C615CED" w:rsidR="00BC4D4D" w:rsidRDefault="009F6269" w:rsidP="009F6269">
      <w:pPr>
        <w:ind w:left="709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Você tem que girar a manivela duas vezes para que as alavancas girem uma vez.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Isso se deve à "redução" da engrenagem preta Z10 para a engrenagem vermelha Z20 (já vimos isso na folha de tarefas "grua" e na transferência de bola 1 "alavanca rotativa").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Se o Z10 girar com a manivela uma vez, o Z20 só é girado por 10 dentes.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Mas como tem 20 dentes, é preciso duas revoluções do Z10 para toda uma revolução do Z20.</w:t>
      </w:r>
    </w:p>
    <w:p w14:paraId="09F464C9" w14:textId="77777777" w:rsidR="00BC4D4D" w:rsidRDefault="00BC4D4D" w:rsidP="009F6269">
      <w:pPr>
        <w:ind w:left="709" w:hanging="709"/>
        <w:rPr>
          <w:rFonts w:ascii="Comic Sans MS" w:hAnsi="Comic Sans MS" w:cstheme="minorBidi"/>
        </w:rPr>
      </w:pPr>
    </w:p>
    <w:p w14:paraId="6DB233E5" w14:textId="5E492B6A" w:rsidR="004875FF" w:rsidRDefault="00136C8D" w:rsidP="00BC4D4D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Temos – como na Transferência de Bola 1 "Alavanca Rotativa" – dois braços de alavanca, ou seja, as duas extremidades do conector 15.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Uma revolução das alavancas pode, portanto, levantar uma bola com cada braço de alavanca – ou seja, um total de dois por revolução inteira.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Embora as alavancas só girem a metade da velocidade que você manivela, isso resulta em uma bola levantada por revolução da manivela.</w:t>
      </w:r>
    </w:p>
    <w:p w14:paraId="36AC743C" w14:textId="10F3ECA7" w:rsidR="00671210" w:rsidRDefault="00671210" w:rsidP="00BC4D4D">
      <w:pPr>
        <w:ind w:left="709" w:hanging="709"/>
        <w:rPr>
          <w:rFonts w:ascii="Comic Sans MS" w:hAnsi="Comic Sans MS"/>
        </w:rPr>
      </w:pPr>
    </w:p>
    <w:p w14:paraId="0CC6BCBA" w14:textId="77777777" w:rsidR="00671210" w:rsidRPr="00EA192A" w:rsidRDefault="00671210" w:rsidP="00671210">
      <w:pPr>
        <w:spacing w:after="0"/>
        <w:jc w:val="left"/>
        <w:rPr>
          <w:rFonts w:ascii="Comic Sans MS" w:hAnsi="Comic Sans MS" w:cstheme="minorBidi"/>
        </w:rPr>
      </w:pPr>
      <w:r>
        <w:br w:type="page"/>
      </w:r>
    </w:p>
    <w:p w14:paraId="3F42D54E" w14:textId="77777777" w:rsidR="00671210" w:rsidRPr="00EA192A" w:rsidRDefault="00671210" w:rsidP="00671210">
      <w:pPr>
        <w:pStyle w:val="Kategorie"/>
        <w:rPr>
          <w:rFonts w:ascii="Comic Sans MS" w:hAnsi="Comic Sans MS"/>
        </w:rPr>
      </w:pPr>
      <w:bookmarkStart w:id="0" w:name="_Hlk108169388"/>
      <w:r>
        <w:rPr>
          <w:sz w:val="32"/>
          <w:rFonts w:ascii="Comic Sans MS" w:hAnsi="Comic Sans MS"/>
        </w:rPr>
        <w:t xml:space="preserve">Sistemas</w:t>
      </w:r>
    </w:p>
    <w:p w14:paraId="01FDF1D9" w14:textId="1B45E196" w:rsidR="00671210" w:rsidRDefault="00C4091D" w:rsidP="00671210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Transferência de Bola - Springer</w:t>
      </w:r>
    </w:p>
    <w:bookmarkEnd w:id="0"/>
    <w:p w14:paraId="277E9147" w14:textId="77777777" w:rsidR="002169CF" w:rsidRPr="00835E19" w:rsidRDefault="002169CF" w:rsidP="002169C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Material suplementar</w:t>
      </w:r>
    </w:p>
    <w:p w14:paraId="3D9807DE" w14:textId="77777777" w:rsidR="002169CF" w:rsidRPr="00E85DB6" w:rsidRDefault="002169CF" w:rsidP="002169CF">
      <w:pPr>
        <w:pStyle w:val="Listenabsatz"/>
        <w:numPr>
          <w:ilvl w:val="0"/>
          <w:numId w:val="38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Bolas de ping-pong</w:t>
      </w:r>
    </w:p>
    <w:p w14:paraId="0C729689" w14:textId="77777777" w:rsidR="002169CF" w:rsidRPr="00835E19" w:rsidRDefault="002169CF" w:rsidP="002169CF">
      <w:pPr>
        <w:rPr>
          <w:rFonts w:ascii="Comic Sans MS" w:hAnsi="Comic Sans MS"/>
        </w:rPr>
      </w:pPr>
    </w:p>
    <w:p w14:paraId="2305B2CE" w14:textId="77777777" w:rsidR="002169CF" w:rsidRPr="00EA192A" w:rsidRDefault="002169CF" w:rsidP="002169C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Informações adicionais</w:t>
      </w:r>
    </w:p>
    <w:p w14:paraId="7351E909" w14:textId="4FA5FE8F" w:rsidR="002169CF" w:rsidRPr="00A12AAB" w:rsidRDefault="00A12AAB" w:rsidP="00A12AAB">
      <w:pPr>
        <w:pStyle w:val="Literatur"/>
        <w:rPr>
          <w:rFonts w:ascii="Comic Sans MS" w:hAnsi="Comic Sans MS"/>
        </w:rPr>
      </w:pPr>
      <w:r>
        <w:rPr>
          <w:rFonts w:ascii="Comic Sans MS" w:hAnsi="Comic Sans MS"/>
        </w:rPr>
        <w:t xml:space="preserve">[1]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rFonts w:ascii="Comic Sans MS" w:hAnsi="Comic Sans MS"/>
        </w:rPr>
        <w:t xml:space="preserve"> </w:t>
      </w:r>
      <w:hyperlink r:id="rId12" w:anchor="Blattfeder" w:history="1">
        <w:r>
          <w:rPr>
            <w:rStyle w:val="Hyperlink"/>
            <w:i/>
            <w:rFonts w:ascii="Comic Sans MS" w:hAnsi="Comic Sans MS"/>
          </w:rPr>
          <w:t xml:space="preserve">Mola de folha</w:t>
        </w:r>
      </w:hyperlink>
      <w:r>
        <w:rPr>
          <w:rFonts w:ascii="Comic Sans MS" w:hAnsi="Comic Sans MS"/>
        </w:rPr>
        <w:t xml:space="preserve"> (em:</w:t>
      </w:r>
      <w:r>
        <w:rPr>
          <w:rFonts w:ascii="Comic Sans MS" w:hAnsi="Comic Sans MS"/>
        </w:rPr>
        <w:t xml:space="preserve"> </w:t>
      </w:r>
      <w:hyperlink r:id="rId13" w:history="1">
        <w:r>
          <w:rPr>
            <w:rStyle w:val="Hyperlink"/>
            <w:i/>
            <w:rFonts w:ascii="Comic Sans MS" w:hAnsi="Comic Sans MS"/>
          </w:rPr>
          <w:t xml:space="preserve">mola</w:t>
        </w:r>
      </w:hyperlink>
      <w:r>
        <w:rPr>
          <w:rFonts w:ascii="Comic Sans MS" w:hAnsi="Comic Sans MS"/>
        </w:rPr>
        <w:t xml:space="preserve">).</w:t>
      </w:r>
    </w:p>
    <w:sectPr w:rsidR="002169CF" w:rsidRPr="00A12AAB" w:rsidSect="00E96821">
      <w:headerReference w:type="even" r:id="rId14"/>
      <w:headerReference w:type="default" r:id="rId15"/>
      <w:footerReference w:type="even" r:id="rId16"/>
      <w:footerReference w:type="default" r:id="rId17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70FA3" w14:textId="77777777" w:rsidR="004B1AA7" w:rsidRDefault="004B1AA7">
      <w:r>
        <w:separator/>
      </w:r>
    </w:p>
  </w:endnote>
  <w:endnote w:type="continuationSeparator" w:id="0">
    <w:p w14:paraId="0634523B" w14:textId="77777777" w:rsidR="004B1AA7" w:rsidRDefault="004B1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8EFFD" w14:textId="77777777" w:rsidR="004B1AA7" w:rsidRDefault="004B1AA7">
      <w:r>
        <w:separator/>
      </w:r>
    </w:p>
  </w:footnote>
  <w:footnote w:type="continuationSeparator" w:id="0">
    <w:p w14:paraId="5D427E16" w14:textId="77777777" w:rsidR="004B1AA7" w:rsidRDefault="004B1A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6D296903" w:rsidR="008F1C46" w:rsidRPr="00072A78" w:rsidRDefault="009A292F">
    <w:pPr>
      <w:pStyle w:val="Kopfzeile"/>
    </w:pPr>
    <w:r>
      <w:t xml:space="preserve">Conjunto de classe </w:t>
    </w: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81998285"/>
    <w:bookmarkStart w:id="2" w:name="_Hlk103252460"/>
    <w:r>
      <w:t xml:space="preserve">Máquinas simples </w:t>
    </w:r>
    <w:bookmarkEnd w:id="1"/>
    <w:r>
      <w:t xml:space="preserve">– </w:t>
    </w:r>
    <w:bookmarkEnd w:id="2"/>
    <w:r>
      <w:t xml:space="preserve">Nível Primário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F004E9"/>
    <w:multiLevelType w:val="hybridMultilevel"/>
    <w:tmpl w:val="EACAEAEC"/>
    <w:lvl w:ilvl="0" w:tplc="66124F6A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5119502">
    <w:abstractNumId w:val="22"/>
  </w:num>
  <w:num w:numId="2" w16cid:durableId="1359576699">
    <w:abstractNumId w:val="10"/>
  </w:num>
  <w:num w:numId="3" w16cid:durableId="674693856">
    <w:abstractNumId w:val="10"/>
  </w:num>
  <w:num w:numId="4" w16cid:durableId="691078557">
    <w:abstractNumId w:val="10"/>
  </w:num>
  <w:num w:numId="5" w16cid:durableId="1346975180">
    <w:abstractNumId w:val="10"/>
  </w:num>
  <w:num w:numId="6" w16cid:durableId="261766515">
    <w:abstractNumId w:val="10"/>
  </w:num>
  <w:num w:numId="7" w16cid:durableId="354424897">
    <w:abstractNumId w:val="10"/>
  </w:num>
  <w:num w:numId="8" w16cid:durableId="1952542888">
    <w:abstractNumId w:val="10"/>
  </w:num>
  <w:num w:numId="9" w16cid:durableId="1495219626">
    <w:abstractNumId w:val="10"/>
  </w:num>
  <w:num w:numId="10" w16cid:durableId="2097557014">
    <w:abstractNumId w:val="10"/>
  </w:num>
  <w:num w:numId="11" w16cid:durableId="169570033">
    <w:abstractNumId w:val="13"/>
  </w:num>
  <w:num w:numId="12" w16cid:durableId="1540557250">
    <w:abstractNumId w:val="26"/>
  </w:num>
  <w:num w:numId="13" w16cid:durableId="1102338181">
    <w:abstractNumId w:val="12"/>
  </w:num>
  <w:num w:numId="14" w16cid:durableId="1588536285">
    <w:abstractNumId w:val="30"/>
  </w:num>
  <w:num w:numId="15" w16cid:durableId="787967221">
    <w:abstractNumId w:val="17"/>
  </w:num>
  <w:num w:numId="16" w16cid:durableId="156190625">
    <w:abstractNumId w:val="15"/>
  </w:num>
  <w:num w:numId="17" w16cid:durableId="176893984">
    <w:abstractNumId w:val="16"/>
  </w:num>
  <w:num w:numId="18" w16cid:durableId="1777408963">
    <w:abstractNumId w:val="18"/>
  </w:num>
  <w:num w:numId="19" w16cid:durableId="937756740">
    <w:abstractNumId w:val="28"/>
  </w:num>
  <w:num w:numId="20" w16cid:durableId="86780578">
    <w:abstractNumId w:val="25"/>
  </w:num>
  <w:num w:numId="21" w16cid:durableId="360518545">
    <w:abstractNumId w:val="24"/>
  </w:num>
  <w:num w:numId="22" w16cid:durableId="1762598668">
    <w:abstractNumId w:val="19"/>
  </w:num>
  <w:num w:numId="23" w16cid:durableId="859588911">
    <w:abstractNumId w:val="21"/>
  </w:num>
  <w:num w:numId="24" w16cid:durableId="1244953622">
    <w:abstractNumId w:val="20"/>
  </w:num>
  <w:num w:numId="25" w16cid:durableId="206308232">
    <w:abstractNumId w:val="23"/>
  </w:num>
  <w:num w:numId="26" w16cid:durableId="1027171075">
    <w:abstractNumId w:val="27"/>
  </w:num>
  <w:num w:numId="27" w16cid:durableId="493301832">
    <w:abstractNumId w:val="9"/>
  </w:num>
  <w:num w:numId="28" w16cid:durableId="1920749148">
    <w:abstractNumId w:val="7"/>
  </w:num>
  <w:num w:numId="29" w16cid:durableId="1237744633">
    <w:abstractNumId w:val="6"/>
  </w:num>
  <w:num w:numId="30" w16cid:durableId="695473198">
    <w:abstractNumId w:val="5"/>
  </w:num>
  <w:num w:numId="31" w16cid:durableId="223837479">
    <w:abstractNumId w:val="4"/>
  </w:num>
  <w:num w:numId="32" w16cid:durableId="1739553461">
    <w:abstractNumId w:val="8"/>
  </w:num>
  <w:num w:numId="33" w16cid:durableId="1306812438">
    <w:abstractNumId w:val="3"/>
  </w:num>
  <w:num w:numId="34" w16cid:durableId="1352532313">
    <w:abstractNumId w:val="2"/>
  </w:num>
  <w:num w:numId="35" w16cid:durableId="1703433799">
    <w:abstractNumId w:val="1"/>
  </w:num>
  <w:num w:numId="36" w16cid:durableId="1360468965">
    <w:abstractNumId w:val="0"/>
  </w:num>
  <w:num w:numId="37" w16cid:durableId="593517681">
    <w:abstractNumId w:val="11"/>
  </w:num>
  <w:num w:numId="38" w16cid:durableId="1299143050">
    <w:abstractNumId w:val="29"/>
  </w:num>
  <w:num w:numId="39" w16cid:durableId="1494251931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50D"/>
    <w:rsid w:val="00015DCF"/>
    <w:rsid w:val="00016A81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342D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03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0892"/>
    <w:rsid w:val="00111235"/>
    <w:rsid w:val="00115F2E"/>
    <w:rsid w:val="001225A6"/>
    <w:rsid w:val="0012561E"/>
    <w:rsid w:val="001278F5"/>
    <w:rsid w:val="00136823"/>
    <w:rsid w:val="00136C8D"/>
    <w:rsid w:val="001418C5"/>
    <w:rsid w:val="0014583C"/>
    <w:rsid w:val="00150FB2"/>
    <w:rsid w:val="00151176"/>
    <w:rsid w:val="00151FEB"/>
    <w:rsid w:val="001535D9"/>
    <w:rsid w:val="0015620C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E7E6D"/>
    <w:rsid w:val="001F17D2"/>
    <w:rsid w:val="001F4F66"/>
    <w:rsid w:val="001F769C"/>
    <w:rsid w:val="00201122"/>
    <w:rsid w:val="00204678"/>
    <w:rsid w:val="002046AD"/>
    <w:rsid w:val="00205E7E"/>
    <w:rsid w:val="002169CF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6660B"/>
    <w:rsid w:val="00271A2E"/>
    <w:rsid w:val="00272294"/>
    <w:rsid w:val="002727F5"/>
    <w:rsid w:val="00274DDA"/>
    <w:rsid w:val="00280175"/>
    <w:rsid w:val="00280D4B"/>
    <w:rsid w:val="00282294"/>
    <w:rsid w:val="00283275"/>
    <w:rsid w:val="002837C7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30A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1DF2"/>
    <w:rsid w:val="00352790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D55"/>
    <w:rsid w:val="00385F80"/>
    <w:rsid w:val="00385FA3"/>
    <w:rsid w:val="003937D3"/>
    <w:rsid w:val="0039403F"/>
    <w:rsid w:val="003A705F"/>
    <w:rsid w:val="003B0332"/>
    <w:rsid w:val="003C0D47"/>
    <w:rsid w:val="003C1EF0"/>
    <w:rsid w:val="003C382C"/>
    <w:rsid w:val="003D0688"/>
    <w:rsid w:val="003D3470"/>
    <w:rsid w:val="003D5BEC"/>
    <w:rsid w:val="003D6899"/>
    <w:rsid w:val="003E6967"/>
    <w:rsid w:val="003E72D3"/>
    <w:rsid w:val="003F3F4B"/>
    <w:rsid w:val="003F4669"/>
    <w:rsid w:val="003F4A96"/>
    <w:rsid w:val="003F7333"/>
    <w:rsid w:val="004012C1"/>
    <w:rsid w:val="00402B03"/>
    <w:rsid w:val="004049C9"/>
    <w:rsid w:val="00404B71"/>
    <w:rsid w:val="004063B6"/>
    <w:rsid w:val="00413E03"/>
    <w:rsid w:val="004218BA"/>
    <w:rsid w:val="00433E60"/>
    <w:rsid w:val="00434525"/>
    <w:rsid w:val="00435EA1"/>
    <w:rsid w:val="004377CB"/>
    <w:rsid w:val="00443725"/>
    <w:rsid w:val="00455455"/>
    <w:rsid w:val="00472E75"/>
    <w:rsid w:val="00475162"/>
    <w:rsid w:val="00476D4B"/>
    <w:rsid w:val="00482CE6"/>
    <w:rsid w:val="004875FF"/>
    <w:rsid w:val="00494F24"/>
    <w:rsid w:val="004A6F5B"/>
    <w:rsid w:val="004B1AA7"/>
    <w:rsid w:val="004B2665"/>
    <w:rsid w:val="004B3797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6D89"/>
    <w:rsid w:val="004F7A0B"/>
    <w:rsid w:val="005027B5"/>
    <w:rsid w:val="00502A00"/>
    <w:rsid w:val="00503BD5"/>
    <w:rsid w:val="00514710"/>
    <w:rsid w:val="0053689F"/>
    <w:rsid w:val="005420BE"/>
    <w:rsid w:val="00542DE2"/>
    <w:rsid w:val="00543BE7"/>
    <w:rsid w:val="00543C89"/>
    <w:rsid w:val="00573ACB"/>
    <w:rsid w:val="005760D9"/>
    <w:rsid w:val="00576668"/>
    <w:rsid w:val="005771A4"/>
    <w:rsid w:val="00586044"/>
    <w:rsid w:val="0058647F"/>
    <w:rsid w:val="00591572"/>
    <w:rsid w:val="005940DF"/>
    <w:rsid w:val="00595245"/>
    <w:rsid w:val="005953A3"/>
    <w:rsid w:val="005A056E"/>
    <w:rsid w:val="005A1124"/>
    <w:rsid w:val="005A49AD"/>
    <w:rsid w:val="005A5578"/>
    <w:rsid w:val="005D2150"/>
    <w:rsid w:val="005D2CD9"/>
    <w:rsid w:val="005E26E2"/>
    <w:rsid w:val="005E45EB"/>
    <w:rsid w:val="005E4AE5"/>
    <w:rsid w:val="005E57C1"/>
    <w:rsid w:val="005F49A4"/>
    <w:rsid w:val="005F5FFE"/>
    <w:rsid w:val="005F6FD5"/>
    <w:rsid w:val="005F7EED"/>
    <w:rsid w:val="00604863"/>
    <w:rsid w:val="00604A88"/>
    <w:rsid w:val="0060774A"/>
    <w:rsid w:val="00607D77"/>
    <w:rsid w:val="00614741"/>
    <w:rsid w:val="006158A5"/>
    <w:rsid w:val="00617174"/>
    <w:rsid w:val="00617BB0"/>
    <w:rsid w:val="00631123"/>
    <w:rsid w:val="00631B87"/>
    <w:rsid w:val="00632C08"/>
    <w:rsid w:val="00633EF6"/>
    <w:rsid w:val="00643E62"/>
    <w:rsid w:val="006501CF"/>
    <w:rsid w:val="00653130"/>
    <w:rsid w:val="00660839"/>
    <w:rsid w:val="006618BE"/>
    <w:rsid w:val="00662BC0"/>
    <w:rsid w:val="00663900"/>
    <w:rsid w:val="006649E7"/>
    <w:rsid w:val="0066516A"/>
    <w:rsid w:val="006705D1"/>
    <w:rsid w:val="00671210"/>
    <w:rsid w:val="006732B5"/>
    <w:rsid w:val="006735F3"/>
    <w:rsid w:val="006850EA"/>
    <w:rsid w:val="00694B51"/>
    <w:rsid w:val="0069657F"/>
    <w:rsid w:val="006A277B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262"/>
    <w:rsid w:val="00713AC4"/>
    <w:rsid w:val="00713BC0"/>
    <w:rsid w:val="007155CD"/>
    <w:rsid w:val="00716839"/>
    <w:rsid w:val="00723191"/>
    <w:rsid w:val="00723672"/>
    <w:rsid w:val="00730B72"/>
    <w:rsid w:val="007326D0"/>
    <w:rsid w:val="00732E91"/>
    <w:rsid w:val="00737E99"/>
    <w:rsid w:val="00740F26"/>
    <w:rsid w:val="007414CA"/>
    <w:rsid w:val="00746124"/>
    <w:rsid w:val="00747754"/>
    <w:rsid w:val="00747C0E"/>
    <w:rsid w:val="007539BF"/>
    <w:rsid w:val="007568CA"/>
    <w:rsid w:val="007578C2"/>
    <w:rsid w:val="007603AA"/>
    <w:rsid w:val="00761589"/>
    <w:rsid w:val="007622A5"/>
    <w:rsid w:val="00776541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020F"/>
    <w:rsid w:val="007D590D"/>
    <w:rsid w:val="007E05F7"/>
    <w:rsid w:val="007E287E"/>
    <w:rsid w:val="007E3AA1"/>
    <w:rsid w:val="007E4E56"/>
    <w:rsid w:val="007E602B"/>
    <w:rsid w:val="007E7A52"/>
    <w:rsid w:val="007F41DA"/>
    <w:rsid w:val="007F59AA"/>
    <w:rsid w:val="008023D5"/>
    <w:rsid w:val="008058A1"/>
    <w:rsid w:val="00805C2F"/>
    <w:rsid w:val="0081210D"/>
    <w:rsid w:val="00815D8D"/>
    <w:rsid w:val="00817D41"/>
    <w:rsid w:val="00820994"/>
    <w:rsid w:val="008313F9"/>
    <w:rsid w:val="008333A8"/>
    <w:rsid w:val="0083422C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C55"/>
    <w:rsid w:val="008608D1"/>
    <w:rsid w:val="00862DBE"/>
    <w:rsid w:val="00864063"/>
    <w:rsid w:val="008654A5"/>
    <w:rsid w:val="00867826"/>
    <w:rsid w:val="0087033F"/>
    <w:rsid w:val="00870EE6"/>
    <w:rsid w:val="00871348"/>
    <w:rsid w:val="00875C2B"/>
    <w:rsid w:val="00885273"/>
    <w:rsid w:val="008908EB"/>
    <w:rsid w:val="0089202E"/>
    <w:rsid w:val="00893D00"/>
    <w:rsid w:val="008963B8"/>
    <w:rsid w:val="008A620F"/>
    <w:rsid w:val="008B0B31"/>
    <w:rsid w:val="008B4844"/>
    <w:rsid w:val="008B4946"/>
    <w:rsid w:val="008B63FA"/>
    <w:rsid w:val="008C0B61"/>
    <w:rsid w:val="008C3CAB"/>
    <w:rsid w:val="008C5DBE"/>
    <w:rsid w:val="008D10E3"/>
    <w:rsid w:val="008D6712"/>
    <w:rsid w:val="008E2C4A"/>
    <w:rsid w:val="008E43BD"/>
    <w:rsid w:val="008E62DB"/>
    <w:rsid w:val="008F1C46"/>
    <w:rsid w:val="008F1EBB"/>
    <w:rsid w:val="008F3397"/>
    <w:rsid w:val="008F33A0"/>
    <w:rsid w:val="00904A63"/>
    <w:rsid w:val="009062B0"/>
    <w:rsid w:val="00906E2A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0F5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292F"/>
    <w:rsid w:val="009A4747"/>
    <w:rsid w:val="009A6161"/>
    <w:rsid w:val="009C354D"/>
    <w:rsid w:val="009C5256"/>
    <w:rsid w:val="009C52DC"/>
    <w:rsid w:val="009C68DF"/>
    <w:rsid w:val="009C6B9D"/>
    <w:rsid w:val="009C7355"/>
    <w:rsid w:val="009C75AA"/>
    <w:rsid w:val="009D00FE"/>
    <w:rsid w:val="009D0B27"/>
    <w:rsid w:val="009D4B29"/>
    <w:rsid w:val="009E6D4A"/>
    <w:rsid w:val="009F0679"/>
    <w:rsid w:val="009F1331"/>
    <w:rsid w:val="009F2AD7"/>
    <w:rsid w:val="009F6269"/>
    <w:rsid w:val="009F6E28"/>
    <w:rsid w:val="00A002BE"/>
    <w:rsid w:val="00A00A70"/>
    <w:rsid w:val="00A12AAB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3A9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B1A30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4BCB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48F"/>
    <w:rsid w:val="00B658A1"/>
    <w:rsid w:val="00B65CFC"/>
    <w:rsid w:val="00B65E65"/>
    <w:rsid w:val="00B70D82"/>
    <w:rsid w:val="00B72106"/>
    <w:rsid w:val="00B76AD1"/>
    <w:rsid w:val="00B820A9"/>
    <w:rsid w:val="00B87F8B"/>
    <w:rsid w:val="00B9216B"/>
    <w:rsid w:val="00B92265"/>
    <w:rsid w:val="00B93F9E"/>
    <w:rsid w:val="00B95008"/>
    <w:rsid w:val="00BB0419"/>
    <w:rsid w:val="00BB3A6C"/>
    <w:rsid w:val="00BC2B50"/>
    <w:rsid w:val="00BC4D4D"/>
    <w:rsid w:val="00BC628D"/>
    <w:rsid w:val="00BC6850"/>
    <w:rsid w:val="00BD239F"/>
    <w:rsid w:val="00BD27A4"/>
    <w:rsid w:val="00BD40EC"/>
    <w:rsid w:val="00BE6B61"/>
    <w:rsid w:val="00BF11C6"/>
    <w:rsid w:val="00BF3430"/>
    <w:rsid w:val="00BF3973"/>
    <w:rsid w:val="00BF56BF"/>
    <w:rsid w:val="00BF665D"/>
    <w:rsid w:val="00BF6743"/>
    <w:rsid w:val="00C0157E"/>
    <w:rsid w:val="00C03CEB"/>
    <w:rsid w:val="00C112FA"/>
    <w:rsid w:val="00C11663"/>
    <w:rsid w:val="00C149DC"/>
    <w:rsid w:val="00C152B6"/>
    <w:rsid w:val="00C17812"/>
    <w:rsid w:val="00C17CA0"/>
    <w:rsid w:val="00C33987"/>
    <w:rsid w:val="00C35FA3"/>
    <w:rsid w:val="00C369FF"/>
    <w:rsid w:val="00C4091D"/>
    <w:rsid w:val="00C43AB6"/>
    <w:rsid w:val="00C51E9C"/>
    <w:rsid w:val="00C57DDE"/>
    <w:rsid w:val="00C62AC8"/>
    <w:rsid w:val="00C638FB"/>
    <w:rsid w:val="00C63E32"/>
    <w:rsid w:val="00C64AEF"/>
    <w:rsid w:val="00C66F6A"/>
    <w:rsid w:val="00C6762C"/>
    <w:rsid w:val="00C67E66"/>
    <w:rsid w:val="00C75EFC"/>
    <w:rsid w:val="00C76238"/>
    <w:rsid w:val="00C76E8D"/>
    <w:rsid w:val="00C77468"/>
    <w:rsid w:val="00C85E15"/>
    <w:rsid w:val="00C87168"/>
    <w:rsid w:val="00C917E8"/>
    <w:rsid w:val="00C923B1"/>
    <w:rsid w:val="00C92B65"/>
    <w:rsid w:val="00CA07C7"/>
    <w:rsid w:val="00CA1234"/>
    <w:rsid w:val="00CA31C2"/>
    <w:rsid w:val="00CA34F3"/>
    <w:rsid w:val="00CA552D"/>
    <w:rsid w:val="00CB1280"/>
    <w:rsid w:val="00CB28D8"/>
    <w:rsid w:val="00CB38F5"/>
    <w:rsid w:val="00CB7495"/>
    <w:rsid w:val="00CC2E37"/>
    <w:rsid w:val="00CC54C1"/>
    <w:rsid w:val="00CC6A12"/>
    <w:rsid w:val="00CC6F83"/>
    <w:rsid w:val="00CC72FA"/>
    <w:rsid w:val="00CD0A93"/>
    <w:rsid w:val="00CD17AC"/>
    <w:rsid w:val="00CD258D"/>
    <w:rsid w:val="00CD5D7E"/>
    <w:rsid w:val="00CE0EA7"/>
    <w:rsid w:val="00CE1A3F"/>
    <w:rsid w:val="00CE1DBA"/>
    <w:rsid w:val="00CF021F"/>
    <w:rsid w:val="00CF16CE"/>
    <w:rsid w:val="00CF31E7"/>
    <w:rsid w:val="00CF5EF7"/>
    <w:rsid w:val="00CF6149"/>
    <w:rsid w:val="00D01E7E"/>
    <w:rsid w:val="00D038C5"/>
    <w:rsid w:val="00D1444B"/>
    <w:rsid w:val="00D247B8"/>
    <w:rsid w:val="00D462A8"/>
    <w:rsid w:val="00D47CB0"/>
    <w:rsid w:val="00D511D3"/>
    <w:rsid w:val="00D51873"/>
    <w:rsid w:val="00D603E0"/>
    <w:rsid w:val="00D6676D"/>
    <w:rsid w:val="00D75F19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4AED"/>
    <w:rsid w:val="00DB59E1"/>
    <w:rsid w:val="00DB69B2"/>
    <w:rsid w:val="00DB6DFB"/>
    <w:rsid w:val="00DC3500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31441"/>
    <w:rsid w:val="00E43751"/>
    <w:rsid w:val="00E43C39"/>
    <w:rsid w:val="00E50910"/>
    <w:rsid w:val="00E536A3"/>
    <w:rsid w:val="00E5587F"/>
    <w:rsid w:val="00E56803"/>
    <w:rsid w:val="00E66BEB"/>
    <w:rsid w:val="00E72F37"/>
    <w:rsid w:val="00E7622D"/>
    <w:rsid w:val="00E76F6B"/>
    <w:rsid w:val="00E810F6"/>
    <w:rsid w:val="00E81DF1"/>
    <w:rsid w:val="00E8260F"/>
    <w:rsid w:val="00E82918"/>
    <w:rsid w:val="00E8709C"/>
    <w:rsid w:val="00E961F2"/>
    <w:rsid w:val="00E96821"/>
    <w:rsid w:val="00EA3AD3"/>
    <w:rsid w:val="00EA7454"/>
    <w:rsid w:val="00EB266A"/>
    <w:rsid w:val="00EB2ECD"/>
    <w:rsid w:val="00EB5CCE"/>
    <w:rsid w:val="00EC088C"/>
    <w:rsid w:val="00EC0F53"/>
    <w:rsid w:val="00EC1DCF"/>
    <w:rsid w:val="00ED47BC"/>
    <w:rsid w:val="00ED64D1"/>
    <w:rsid w:val="00ED7DBF"/>
    <w:rsid w:val="00EE0456"/>
    <w:rsid w:val="00EE19F9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2CAA"/>
    <w:rsid w:val="00F55307"/>
    <w:rsid w:val="00F5535A"/>
    <w:rsid w:val="00F55FDE"/>
    <w:rsid w:val="00F57954"/>
    <w:rsid w:val="00F60F12"/>
    <w:rsid w:val="00F62E7D"/>
    <w:rsid w:val="00F64A14"/>
    <w:rsid w:val="00F66B5F"/>
    <w:rsid w:val="00F70A51"/>
    <w:rsid w:val="00F7267E"/>
    <w:rsid w:val="00F73457"/>
    <w:rsid w:val="00F7716E"/>
    <w:rsid w:val="00F77DA3"/>
    <w:rsid w:val="00F96926"/>
    <w:rsid w:val="00FB0D10"/>
    <w:rsid w:val="00FB1E99"/>
    <w:rsid w:val="00FB23E2"/>
    <w:rsid w:val="00FB4130"/>
    <w:rsid w:val="00FB4FDE"/>
    <w:rsid w:val="00FB51B5"/>
    <w:rsid w:val="00FB7830"/>
    <w:rsid w:val="00FC135F"/>
    <w:rsid w:val="00FC2057"/>
    <w:rsid w:val="00FE5C6E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52790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13AC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5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e.wikipedia.org/wiki/Feder_(Technik)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e.wikipedia.org/wiki/Feder_(Technik)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1B9604-4E66-40A5-A908-867265E087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254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1902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2</cp:revision>
  <cp:lastPrinted>2021-06-02T08:55:00Z</cp:lastPrinted>
  <dcterms:created xsi:type="dcterms:W3CDTF">2022-07-19T13:29:00Z</dcterms:created>
  <dcterms:modified xsi:type="dcterms:W3CDTF">2022-07-19T13:29:00Z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