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9FDA118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7</w:t>
      </w:r>
    </w:p>
    <w:p w14:paraId="07833756" w14:textId="489A8C54" w:rsidR="004B4FD0" w:rsidRDefault="00E85DB6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Transferência de bola 1 - Alavanca rotativa</w:t>
      </w:r>
    </w:p>
    <w:p w14:paraId="0C9714C9" w14:textId="6FB22584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Pelo menos uma bola de ping-pong é necessária.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várias também podem ser usados ao mesmo tempo, especialmente se vários módulos de transferência de bola são acoplados um após o outro.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3C232BFD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31D4D796" w14:textId="39801991" w:rsidR="003A0201" w:rsidRDefault="00691BBF" w:rsidP="00754D5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modelo Transferência de Bola 1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Dica: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pista em si sempre parece a mesma, apenas a mecânica para mover a bola de ping-pong difere de modelo para modelo.</w:t>
      </w:r>
    </w:p>
    <w:p w14:paraId="06C3F420" w14:textId="77777777" w:rsidR="00194A21" w:rsidRPr="00EA192A" w:rsidRDefault="00194A21" w:rsidP="00754D51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5864F4C3" w14:textId="5755078B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uma bola de ping-pong na entrada (a parte mais curta da pista) e gire a manivela no sentido horário (à direita).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Veja como as alavancas giratórias pegam a bola e levantam-na sobre o monte.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acontece se você girar ao contrário?</w:t>
      </w:r>
    </w:p>
    <w:p w14:paraId="51F33391" w14:textId="77777777" w:rsidR="00920B24" w:rsidRDefault="00920B24" w:rsidP="00920B24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A0E2F11" w14:textId="77777777" w:rsidR="00920B24" w:rsidRDefault="00920B24" w:rsidP="00920B24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D30A6E0" w14:textId="77777777" w:rsidR="00920B24" w:rsidRDefault="00920B24" w:rsidP="00920B24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A4FF037" w14:textId="77777777" w:rsidR="00920B24" w:rsidRP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</w:p>
    <w:p w14:paraId="788F89F8" w14:textId="77777777" w:rsidR="00920B24" w:rsidRDefault="00920B24" w:rsidP="00920B24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vários módulos forem configurados ao mesmo tempo, junte-os para formar uma pista mais longa!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simplesmente inserir os cones dos blocos 15 no final de um módulo nas ranhuras dos blocos 15 na entrada do próximo módulo.</w:t>
      </w: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593E3F93" w14:textId="616D2B99" w:rsidR="003F2FD1" w:rsidRDefault="00E754A5" w:rsidP="00887A8F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Quantas vezes você tem que girar a manivela para que as alavancas (ambas) girem uma vez?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Tente descrever o que exatamente está acontecendo e justificá-lo.</w:t>
      </w:r>
    </w:p>
    <w:p w14:paraId="342E73D6" w14:textId="51FE4BEC" w:rsidR="00194AE6" w:rsidRDefault="00194AE6" w:rsidP="00887A8F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Dica: a pequena roda dentada preta tem 10 dentes, e a roda dentada vermelha tem 20.</w:t>
      </w:r>
    </w:p>
    <w:p w14:paraId="086E7885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1242F0" w14:textId="77777777" w:rsidR="00887A8F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A07839F" w14:textId="76BD336E" w:rsidR="006C3991" w:rsidRDefault="00887A8F" w:rsidP="00887A8F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BEBB30D" w14:textId="77777777" w:rsidR="00194AE6" w:rsidRDefault="00194AE6" w:rsidP="00194AE6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7EED2C7" w14:textId="77777777" w:rsidR="00194AE6" w:rsidRDefault="00194AE6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29946C56" w14:textId="4B547135" w:rsidR="0020508D" w:rsidRDefault="00CF04B2" w:rsidP="00887A8F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Quantas bolas podem ser levantadas com uma volta de manivela?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que não precisa de duas voltas para uma bola?</w:t>
      </w:r>
    </w:p>
    <w:p w14:paraId="770F35CB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8F962C" w14:textId="77777777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80DF57" w14:textId="5445F935" w:rsidR="007635F1" w:rsidRDefault="007635F1" w:rsidP="007635F1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0A83B9" w14:textId="77777777" w:rsidR="00194AE6" w:rsidRDefault="00194AE6" w:rsidP="00194AE6">
      <w:pPr>
        <w:spacing w:before="240" w:line="360" w:lineRule="auto"/>
        <w:ind w:left="1134" w:hanging="567"/>
        <w:rPr>
          <w:rFonts w:ascii="Comic Sans MS" w:hAnsi="Comic Sans MS" w:cstheme="minorBidi"/>
        </w:rPr>
      </w:pPr>
      <w:bookmarkStart w:id="1" w:name="_Hlk108438139"/>
      <w:r>
        <w:rPr>
          <w:rFonts w:ascii="Comic Sans MS" w:hAnsi="Comic Sans MS"/>
        </w:rPr>
        <w:t xml:space="preserve">_______________________________________________________</w:t>
      </w:r>
    </w:p>
    <w:p w14:paraId="2A4638F6" w14:textId="77777777" w:rsidR="007635F1" w:rsidRPr="00EA192A" w:rsidRDefault="007635F1" w:rsidP="007635F1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630400AB" w14:textId="77777777" w:rsidR="007635F1" w:rsidRPr="00EA192A" w:rsidRDefault="007635F1" w:rsidP="007635F1">
      <w:pPr>
        <w:pStyle w:val="Kategorie"/>
        <w:rPr>
          <w:rFonts w:ascii="Comic Sans MS" w:hAnsi="Comic Sans MS"/>
        </w:rPr>
      </w:pPr>
      <w:bookmarkStart w:id="2" w:name="_Hlk108169388"/>
      <w:r>
        <w:rPr>
          <w:sz w:val="32"/>
          <w:rFonts w:ascii="Comic Sans MS" w:hAnsi="Comic Sans MS"/>
        </w:rPr>
        <w:t xml:space="preserve">Sistemas</w:t>
      </w:r>
    </w:p>
    <w:p w14:paraId="2B9A8F04" w14:textId="38713240" w:rsidR="007635F1" w:rsidRDefault="00E85DB6" w:rsidP="007635F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1 - Alavanca rotativa</w:t>
      </w:r>
    </w:p>
    <w:p w14:paraId="61F5D444" w14:textId="77777777" w:rsidR="007635F1" w:rsidRPr="00835E19" w:rsidRDefault="007635F1" w:rsidP="007635F1">
      <w:pPr>
        <w:pStyle w:val="berschrift2"/>
        <w:rPr>
          <w:rFonts w:ascii="Comic Sans MS" w:hAnsi="Comic Sans MS"/>
        </w:rPr>
      </w:pPr>
      <w:bookmarkStart w:id="3" w:name="_Hlk108438629"/>
      <w:r>
        <w:rPr>
          <w:rFonts w:ascii="Comic Sans MS" w:hAnsi="Comic Sans MS"/>
        </w:rPr>
        <w:t xml:space="preserve">Material suplementar</w:t>
      </w:r>
    </w:p>
    <w:p w14:paraId="7474DA48" w14:textId="073E1408" w:rsidR="007635F1" w:rsidRPr="00E85DB6" w:rsidRDefault="00E85DB6" w:rsidP="00E85DB6">
      <w:pPr>
        <w:pStyle w:val="Listenabsatz"/>
        <w:numPr>
          <w:ilvl w:val="0"/>
          <w:numId w:val="4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4DD5A7C" w14:textId="77777777" w:rsidR="00835E19" w:rsidRPr="00835E19" w:rsidRDefault="00835E19" w:rsidP="00835E19">
      <w:pPr>
        <w:rPr>
          <w:rFonts w:ascii="Comic Sans MS" w:hAnsi="Comic Sans MS"/>
        </w:rPr>
      </w:pPr>
    </w:p>
    <w:p w14:paraId="636D5FB2" w14:textId="77777777" w:rsidR="007635F1" w:rsidRPr="00EA192A" w:rsidRDefault="007635F1" w:rsidP="007635F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bookmarkEnd w:id="2"/>
    <w:p w14:paraId="47018A27" w14:textId="40C41B3A" w:rsidR="00BE0508" w:rsidRPr="00E85DB6" w:rsidRDefault="00835E19" w:rsidP="00E85DB6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i/>
            <w:rFonts w:ascii="Comic Sans MS" w:hAnsi="Comic Sans MS"/>
          </w:rPr>
          <w:t xml:space="preserve">Roda dentada</w:t>
        </w:r>
      </w:hyperlink>
      <w:bookmarkEnd w:id="1"/>
      <w:bookmarkEnd w:id="3"/>
    </w:p>
    <w:sectPr w:rsidR="00BE0508" w:rsidRPr="00E85DB6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81998285"/>
    <w:bookmarkStart w:id="5" w:name="_Hlk103252460"/>
    <w:bookmarkStart w:id="6" w:name="_Hlk104789829"/>
    <w:r>
      <w:t xml:space="preserve">Máquinas Simples </w:t>
    </w:r>
    <w:bookmarkEnd w:id="4"/>
    <w:r>
      <w:t xml:space="preserve">– </w:t>
    </w:r>
    <w:bookmarkEnd w:id="5"/>
    <w:r>
      <w:t xml:space="preserve">Nível Primário</w:t>
    </w:r>
    <w:bookmarkEnd w:id="6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6594083">
    <w:abstractNumId w:val="25"/>
  </w:num>
  <w:num w:numId="2" w16cid:durableId="1298603911">
    <w:abstractNumId w:val="10"/>
  </w:num>
  <w:num w:numId="3" w16cid:durableId="664549756">
    <w:abstractNumId w:val="10"/>
  </w:num>
  <w:num w:numId="4" w16cid:durableId="2048020187">
    <w:abstractNumId w:val="10"/>
  </w:num>
  <w:num w:numId="5" w16cid:durableId="1009410057">
    <w:abstractNumId w:val="10"/>
  </w:num>
  <w:num w:numId="6" w16cid:durableId="1732073223">
    <w:abstractNumId w:val="10"/>
  </w:num>
  <w:num w:numId="7" w16cid:durableId="1241791516">
    <w:abstractNumId w:val="10"/>
  </w:num>
  <w:num w:numId="8" w16cid:durableId="1751585861">
    <w:abstractNumId w:val="10"/>
  </w:num>
  <w:num w:numId="9" w16cid:durableId="434903797">
    <w:abstractNumId w:val="10"/>
  </w:num>
  <w:num w:numId="10" w16cid:durableId="883836135">
    <w:abstractNumId w:val="10"/>
  </w:num>
  <w:num w:numId="11" w16cid:durableId="364713985">
    <w:abstractNumId w:val="14"/>
  </w:num>
  <w:num w:numId="12" w16cid:durableId="1050811774">
    <w:abstractNumId w:val="31"/>
  </w:num>
  <w:num w:numId="13" w16cid:durableId="1087310132">
    <w:abstractNumId w:val="13"/>
  </w:num>
  <w:num w:numId="14" w16cid:durableId="237447947">
    <w:abstractNumId w:val="36"/>
  </w:num>
  <w:num w:numId="15" w16cid:durableId="2033530677">
    <w:abstractNumId w:val="18"/>
  </w:num>
  <w:num w:numId="16" w16cid:durableId="1476022560">
    <w:abstractNumId w:val="16"/>
  </w:num>
  <w:num w:numId="17" w16cid:durableId="107968527">
    <w:abstractNumId w:val="17"/>
  </w:num>
  <w:num w:numId="18" w16cid:durableId="1476413882">
    <w:abstractNumId w:val="19"/>
  </w:num>
  <w:num w:numId="19" w16cid:durableId="403913077">
    <w:abstractNumId w:val="34"/>
  </w:num>
  <w:num w:numId="20" w16cid:durableId="2086955515">
    <w:abstractNumId w:val="29"/>
  </w:num>
  <w:num w:numId="21" w16cid:durableId="1177190181">
    <w:abstractNumId w:val="27"/>
  </w:num>
  <w:num w:numId="22" w16cid:durableId="1474713102">
    <w:abstractNumId w:val="20"/>
  </w:num>
  <w:num w:numId="23" w16cid:durableId="2033606967">
    <w:abstractNumId w:val="22"/>
  </w:num>
  <w:num w:numId="24" w16cid:durableId="1125463597">
    <w:abstractNumId w:val="21"/>
  </w:num>
  <w:num w:numId="25" w16cid:durableId="1869249670">
    <w:abstractNumId w:val="26"/>
  </w:num>
  <w:num w:numId="26" w16cid:durableId="621031613">
    <w:abstractNumId w:val="33"/>
  </w:num>
  <w:num w:numId="27" w16cid:durableId="909313208">
    <w:abstractNumId w:val="9"/>
  </w:num>
  <w:num w:numId="28" w16cid:durableId="668019164">
    <w:abstractNumId w:val="7"/>
  </w:num>
  <w:num w:numId="29" w16cid:durableId="1062676239">
    <w:abstractNumId w:val="6"/>
  </w:num>
  <w:num w:numId="30" w16cid:durableId="643268461">
    <w:abstractNumId w:val="5"/>
  </w:num>
  <w:num w:numId="31" w16cid:durableId="673803234">
    <w:abstractNumId w:val="4"/>
  </w:num>
  <w:num w:numId="32" w16cid:durableId="2079745168">
    <w:abstractNumId w:val="8"/>
  </w:num>
  <w:num w:numId="33" w16cid:durableId="731463176">
    <w:abstractNumId w:val="3"/>
  </w:num>
  <w:num w:numId="34" w16cid:durableId="1553346700">
    <w:abstractNumId w:val="2"/>
  </w:num>
  <w:num w:numId="35" w16cid:durableId="987973731">
    <w:abstractNumId w:val="1"/>
  </w:num>
  <w:num w:numId="36" w16cid:durableId="906770504">
    <w:abstractNumId w:val="0"/>
  </w:num>
  <w:num w:numId="37" w16cid:durableId="1911111891">
    <w:abstractNumId w:val="12"/>
  </w:num>
  <w:num w:numId="38" w16cid:durableId="1176504171">
    <w:abstractNumId w:val="24"/>
  </w:num>
  <w:num w:numId="39" w16cid:durableId="1135686165">
    <w:abstractNumId w:val="30"/>
  </w:num>
  <w:num w:numId="40" w16cid:durableId="22635516">
    <w:abstractNumId w:val="32"/>
  </w:num>
  <w:num w:numId="41" w16cid:durableId="1568225060">
    <w:abstractNumId w:val="15"/>
  </w:num>
  <w:num w:numId="42" w16cid:durableId="631904833">
    <w:abstractNumId w:val="11"/>
  </w:num>
  <w:num w:numId="43" w16cid:durableId="44259609">
    <w:abstractNumId w:val="28"/>
  </w:num>
  <w:num w:numId="44" w16cid:durableId="1931892531">
    <w:abstractNumId w:val="23"/>
  </w:num>
  <w:num w:numId="45" w16cid:durableId="709694199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130B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9F7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94A21"/>
    <w:rsid w:val="00194AE6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3D14"/>
    <w:rsid w:val="001F4F66"/>
    <w:rsid w:val="001F769C"/>
    <w:rsid w:val="00201122"/>
    <w:rsid w:val="00201DF4"/>
    <w:rsid w:val="00204678"/>
    <w:rsid w:val="002046AD"/>
    <w:rsid w:val="0020508D"/>
    <w:rsid w:val="00205E7E"/>
    <w:rsid w:val="002134E2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0201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05773"/>
    <w:rsid w:val="00411FDA"/>
    <w:rsid w:val="00412D10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3689F"/>
    <w:rsid w:val="005408CC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CD9"/>
    <w:rsid w:val="005E45EB"/>
    <w:rsid w:val="005E57C1"/>
    <w:rsid w:val="005E685F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1BBF"/>
    <w:rsid w:val="0069383D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D51"/>
    <w:rsid w:val="00754F00"/>
    <w:rsid w:val="007568CA"/>
    <w:rsid w:val="007578C2"/>
    <w:rsid w:val="007603AA"/>
    <w:rsid w:val="00761589"/>
    <w:rsid w:val="007622A5"/>
    <w:rsid w:val="007635F1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D7A2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25A6B"/>
    <w:rsid w:val="008333A8"/>
    <w:rsid w:val="00833F8E"/>
    <w:rsid w:val="00835C38"/>
    <w:rsid w:val="00835E19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122"/>
    <w:rsid w:val="0088300D"/>
    <w:rsid w:val="0088335C"/>
    <w:rsid w:val="00885273"/>
    <w:rsid w:val="00887A8F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0B24"/>
    <w:rsid w:val="009229B4"/>
    <w:rsid w:val="00925E4F"/>
    <w:rsid w:val="00930201"/>
    <w:rsid w:val="0093224F"/>
    <w:rsid w:val="00932D8C"/>
    <w:rsid w:val="009373E1"/>
    <w:rsid w:val="00937B5D"/>
    <w:rsid w:val="00942F32"/>
    <w:rsid w:val="00945DA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6046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C4B9D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668"/>
    <w:rsid w:val="00E81DF1"/>
    <w:rsid w:val="00E8260F"/>
    <w:rsid w:val="00E82918"/>
    <w:rsid w:val="00E85DB6"/>
    <w:rsid w:val="00E8709C"/>
    <w:rsid w:val="00E95820"/>
    <w:rsid w:val="00E96821"/>
    <w:rsid w:val="00EA192A"/>
    <w:rsid w:val="00EA3AD3"/>
    <w:rsid w:val="00EA7454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5A7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40577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0577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0577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0577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05773"/>
    <w:rPr>
      <w:b/>
      <w:bCs/>
    </w:rPr>
  </w:style>
  <w:style w:type="paragraph" w:styleId="berarbeitung">
    <w:name w:val="Revision"/>
    <w:hidden/>
    <w:uiPriority w:val="99"/>
    <w:semiHidden/>
    <w:rsid w:val="000213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Zahnra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CEC65F-3EFA-450A-9B09-E574B3DA1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226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2193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2022-07-19T13:02:00Z</dcterms:created>
  <dcterms:modified xsi:type="dcterms:W3CDTF">2022-07-19T13:02:00Z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