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1D753422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7</w:t>
      </w:r>
    </w:p>
    <w:p w14:paraId="07833756" w14:textId="45920506" w:rsidR="004B4FD0" w:rsidRPr="00EA192A" w:rsidRDefault="00A53EDC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Palanca de dos brazos</w:t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de construcción</w:t>
      </w:r>
    </w:p>
    <w:p w14:paraId="71C696C8" w14:textId="585E50EB" w:rsidR="006722E7" w:rsidRDefault="00CA5C0C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la palanca de dos brazos según el manual de instrucciones.</w:t>
      </w:r>
    </w:p>
    <w:p w14:paraId="3553349E" w14:textId="541664CB" w:rsidR="00476252" w:rsidRDefault="00476252" w:rsidP="006722E7">
      <w:pPr>
        <w:rPr>
          <w:rFonts w:ascii="Comic Sans MS" w:hAnsi="Comic Sans MS" w:cstheme="minorBidi"/>
        </w:rPr>
      </w:pPr>
    </w:p>
    <w:p w14:paraId="7A259FF3" w14:textId="57907020" w:rsidR="00476252" w:rsidRDefault="004563A9" w:rsidP="00A31932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5B2A608D" wp14:editId="45340B30">
            <wp:extent cx="4457700" cy="1951892"/>
            <wp:effectExtent l="0" t="0" r="0" b="0"/>
            <wp:docPr id="6" name="Grafik 6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LEGO, Spielzeug enthält.&#10;&#10;Automatisch generierte Beschreibung"/>
                    <pic:cNvPicPr/>
                  </pic:nvPicPr>
                  <pic:blipFill rotWithShape="1">
                    <a:blip r:embed="rId10"/>
                    <a:srcRect l="11926" t="21872" r="10685" b="7756"/>
                    <a:stretch/>
                  </pic:blipFill>
                  <pic:spPr bwMode="auto">
                    <a:xfrm>
                      <a:off x="0" y="0"/>
                      <a:ext cx="4457700" cy="1951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temática</w:t>
      </w:r>
    </w:p>
    <w:p w14:paraId="1422834B" w14:textId="307BA7AB" w:rsidR="00EA192A" w:rsidRDefault="001C28CE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Coloca pesos iguales en ambos lados de la palanca de dos brazos.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Coloca los pesos en ambos lados en el punto más externo y observa.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palanca debería estar en equilibrio, es decir, exactamente horizontal.</w:t>
      </w:r>
    </w:p>
    <w:p w14:paraId="5173EB66" w14:textId="5051A946" w:rsidR="003A5704" w:rsidRPr="004112DC" w:rsidRDefault="003A5704" w:rsidP="00DF169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Mueve uno de los pesos en dirección al eje de giro.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¿Qué puedes determinar?</w:t>
      </w:r>
    </w:p>
    <w:p w14:paraId="77536874" w14:textId="70D36C30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D38AF78" w14:textId="77777777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72B06821" w14:textId="77777777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6E44625" w14:textId="77777777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A0B72B6" w14:textId="7C565C1C" w:rsidR="00A84DF9" w:rsidRPr="004112DC" w:rsidRDefault="00B52256" w:rsidP="00DF169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¿Puedes establecer el equilibrio de la palanca duplicando el peso en un lado?</w:t>
      </w:r>
    </w:p>
    <w:p w14:paraId="5AF32E5C" w14:textId="3E466C71" w:rsidR="008724A2" w:rsidRDefault="008724A2" w:rsidP="00EA192A">
      <w:pPr>
        <w:rPr>
          <w:rFonts w:ascii="Comic Sans MS" w:hAnsi="Comic Sans MS" w:cstheme="minorBidi"/>
        </w:rPr>
      </w:pPr>
    </w:p>
    <w:p w14:paraId="2EBB0FE8" w14:textId="0EB3C2CD" w:rsidR="008724A2" w:rsidRDefault="00306CD3" w:rsidP="00306CD3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Formula una hipótesis acerca de la distancia s entre el eje de gravedad del peso y el eje de giro.</w:t>
      </w:r>
    </w:p>
    <w:p w14:paraId="3E134056" w14:textId="03980926" w:rsidR="003021F1" w:rsidRDefault="003021F1" w:rsidP="00EA192A">
      <w:pPr>
        <w:rPr>
          <w:rFonts w:ascii="Comic Sans MS" w:hAnsi="Comic Sans MS" w:cstheme="minorBidi"/>
        </w:rPr>
      </w:pPr>
    </w:p>
    <w:p w14:paraId="7AA3AB7A" w14:textId="0743C680" w:rsidR="003021F1" w:rsidRDefault="000F6FCE" w:rsidP="00EE6F8E">
      <w:pPr>
        <w:jc w:val="center"/>
        <w:rPr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4E22C03E" wp14:editId="63727C88">
            <wp:extent cx="3954294" cy="2604227"/>
            <wp:effectExtent l="0" t="0" r="8255" b="571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74881" cy="261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B2FC5" w14:textId="00B45E7B" w:rsidR="00236B87" w:rsidRDefault="00236B87" w:rsidP="00EA192A">
      <w:pPr>
        <w:rPr>
          <w:rFonts w:ascii="Comic Sans MS" w:hAnsi="Comic Sans MS" w:cstheme="minorBidi"/>
        </w:rPr>
      </w:pPr>
    </w:p>
    <w:p w14:paraId="229933DB" w14:textId="702C4E91" w:rsidR="00236B87" w:rsidRDefault="00306CD3" w:rsidP="00306CD3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Calcula los momentos en torno al eje de giro que surgen de los pesos individuales y realiza la suma.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¿En qué momento la palanca está matemáticamente en equilibrio?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¿Qué consecuencias tendría para la longitud de la palanca si el peso se duplicara en un lado?</w:t>
      </w:r>
    </w:p>
    <w:p w14:paraId="591AD3FE" w14:textId="0137E220" w:rsidR="004553AF" w:rsidRDefault="004553AF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07B8F89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F3E6996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8659223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BA3F8E6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02E3F63" w14:textId="4E3902E2" w:rsidR="007B031B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experimental</w:t>
      </w:r>
    </w:p>
    <w:p w14:paraId="072B25FC" w14:textId="1C796A8B" w:rsidR="000130D7" w:rsidRDefault="000130D7" w:rsidP="0041684B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Sujeta la balanza de muelle contra el modelo de modo que ejerza una fuerza de compresión vertical sobre la parte izquierda del brazo de palanca.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Sujétala lo suficientemente alto como para que el brazo de la palanca se mantenga exactamente en posición de equilibrio.</w:t>
      </w:r>
    </w:p>
    <w:p w14:paraId="1C2A13EE" w14:textId="0A2F14ED" w:rsidR="000130D7" w:rsidRPr="000130D7" w:rsidRDefault="000130D7" w:rsidP="000130D7">
      <w:pPr>
        <w:spacing w:after="0"/>
        <w:jc w:val="center"/>
        <w:rPr>
          <w:szCs w:val="24"/>
        </w:rPr>
      </w:pPr>
      <w:r>
        <w:br/>
      </w:r>
      <w:r>
        <w:drawing>
          <wp:inline distT="0" distB="0" distL="0" distR="0" wp14:anchorId="7CCE94A9" wp14:editId="1C81EAC2">
            <wp:extent cx="2819400" cy="242369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33" r="11861" b="13568"/>
                    <a:stretch/>
                  </pic:blipFill>
                  <pic:spPr bwMode="auto">
                    <a:xfrm>
                      <a:off x="0" y="0"/>
                      <a:ext cx="2821968" cy="2425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69496D" w14:textId="77777777" w:rsidR="000130D7" w:rsidRDefault="000130D7" w:rsidP="0041684B">
      <w:pPr>
        <w:rPr>
          <w:rFonts w:ascii="Comic Sans MS" w:hAnsi="Comic Sans MS" w:cstheme="minorBidi"/>
        </w:rPr>
      </w:pPr>
    </w:p>
    <w:p w14:paraId="3D72A6CE" w14:textId="1D5CE27B" w:rsidR="004553AF" w:rsidRDefault="0041684B" w:rsidP="0041684B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Determina así el peso de los contrapesos.</w:t>
      </w:r>
      <w:r>
        <w:rPr>
          <w:rFonts w:ascii="Comic Sans MS" w:hAnsi="Comic Sans MS"/>
        </w:rPr>
        <w:t xml:space="preserve"> </w:t>
      </w:r>
    </w:p>
    <w:p w14:paraId="2CD9D9EB" w14:textId="20C0DD2C" w:rsidR="004553AF" w:rsidRDefault="0041684B" w:rsidP="004553AF">
      <w:pPr>
        <w:pStyle w:val="Listenabsatz"/>
        <w:numPr>
          <w:ilvl w:val="0"/>
          <w:numId w:val="43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¿Qué puedes decir del montaje experimental?</w:t>
      </w:r>
    </w:p>
    <w:p w14:paraId="0C770450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CED39AB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3CA2F56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14317FE" w14:textId="54ADB5BD" w:rsidR="004553AF" w:rsidRDefault="004553AF" w:rsidP="004553AF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¿Cuáles son las ventajas de colocar la balanza cerca del eje de giro?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¿Cuáles son las desventajas?</w:t>
      </w:r>
    </w:p>
    <w:p w14:paraId="1043A7F4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E8EF484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D471A43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C2EFEAB" w14:textId="785C5857" w:rsidR="0041684B" w:rsidRPr="00A1444B" w:rsidRDefault="004553AF" w:rsidP="004553AF">
      <w:pPr>
        <w:ind w:left="567" w:hanging="567"/>
        <w:rPr>
          <w:b/>
          <w:bCs/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¿Cuáles son los argumentos a favor de una medición alejada del eje de rotación y cuáles en contra?</w:t>
      </w:r>
    </w:p>
    <w:p w14:paraId="4BC7398E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4F7E5C9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5372AC2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890F9BE" w14:textId="77777777" w:rsidR="006722E7" w:rsidRPr="00EA192A" w:rsidRDefault="006722E7" w:rsidP="006722E7">
      <w:pPr>
        <w:rPr>
          <w:rFonts w:ascii="Comic Sans MS" w:hAnsi="Comic Sans MS" w:cstheme="minorBidi"/>
        </w:rPr>
      </w:pPr>
    </w:p>
    <w:p w14:paraId="40057D3D" w14:textId="34CD2088" w:rsidR="000E4466" w:rsidRPr="00EA192A" w:rsidRDefault="006722E7" w:rsidP="006722E7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Consejo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Los dos lados de la palanca deben estar dispuestos de forma idéntica durante los experimentos para poder levantar con exactitud el peso propio de ambos lados.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Si, por ejemplo, solo extiendes la palanca de uno de los lados, el peso propio correspondiente a la extensión se añade al peso experimental real.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línea de acción del peso también se aleja del eje de giro y el momento resultante de esta mitad de la palanca es mayor.</w:t>
      </w:r>
    </w:p>
    <w:p w14:paraId="4B5EB0C6" w14:textId="65765E56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</w:p>
    <w:sectPr w:rsidR="008F1EBB" w:rsidRPr="00EA192A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06B0F" w14:textId="77777777" w:rsidR="00A32564" w:rsidRDefault="00A32564">
      <w:r>
        <w:separator/>
      </w:r>
    </w:p>
  </w:endnote>
  <w:endnote w:type="continuationSeparator" w:id="0">
    <w:p w14:paraId="349420A1" w14:textId="77777777" w:rsidR="00A32564" w:rsidRDefault="00A3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E1F76" w14:textId="77777777" w:rsidR="00A32564" w:rsidRDefault="00A32564">
      <w:r>
        <w:separator/>
      </w:r>
    </w:p>
  </w:footnote>
  <w:footnote w:type="continuationSeparator" w:id="0">
    <w:p w14:paraId="3E8766CD" w14:textId="77777777" w:rsidR="00A32564" w:rsidRDefault="00A32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CTIM estática avanzado </w:t>
    </w:r>
    <w:bookmarkEnd w:id="0"/>
    <w:r>
      <w:t xml:space="preserve">– </w:t>
    </w:r>
    <w:bookmarkEnd w:id="1"/>
    <w:r>
      <w:t xml:space="preserve">ESO y bachillerato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D0479"/>
    <w:multiLevelType w:val="hybridMultilevel"/>
    <w:tmpl w:val="37DA1792"/>
    <w:lvl w:ilvl="0" w:tplc="3620B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573D1"/>
    <w:multiLevelType w:val="hybridMultilevel"/>
    <w:tmpl w:val="C2B6573A"/>
    <w:lvl w:ilvl="0" w:tplc="3C0C0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655798B"/>
    <w:multiLevelType w:val="hybridMultilevel"/>
    <w:tmpl w:val="8BD85190"/>
    <w:lvl w:ilvl="0" w:tplc="9BE4FE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3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8"/>
  </w:num>
  <w:num w:numId="13" w16cid:durableId="2062706358">
    <w:abstractNumId w:val="12"/>
  </w:num>
  <w:num w:numId="14" w16cid:durableId="1338656225">
    <w:abstractNumId w:val="34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2"/>
  </w:num>
  <w:num w:numId="20" w16cid:durableId="1857767169">
    <w:abstractNumId w:val="26"/>
  </w:num>
  <w:num w:numId="21" w16cid:durableId="1787236326">
    <w:abstractNumId w:val="25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4"/>
  </w:num>
  <w:num w:numId="26" w16cid:durableId="1189442834">
    <w:abstractNumId w:val="31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7"/>
  </w:num>
  <w:num w:numId="40" w16cid:durableId="1174419628">
    <w:abstractNumId w:val="30"/>
  </w:num>
  <w:num w:numId="41" w16cid:durableId="1653487069">
    <w:abstractNumId w:val="29"/>
  </w:num>
  <w:num w:numId="42" w16cid:durableId="1694766475">
    <w:abstractNumId w:val="22"/>
  </w:num>
  <w:num w:numId="43" w16cid:durableId="468322589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0D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0048"/>
    <w:rsid w:val="00091D08"/>
    <w:rsid w:val="0009276E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6FCE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46727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28CE"/>
    <w:rsid w:val="001D1C2A"/>
    <w:rsid w:val="001D31C3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36B87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7567E"/>
    <w:rsid w:val="00280D4B"/>
    <w:rsid w:val="00282294"/>
    <w:rsid w:val="00283275"/>
    <w:rsid w:val="0028590F"/>
    <w:rsid w:val="002919F5"/>
    <w:rsid w:val="002A22E6"/>
    <w:rsid w:val="002A4253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1F1"/>
    <w:rsid w:val="003024E6"/>
    <w:rsid w:val="00302A94"/>
    <w:rsid w:val="00302C0E"/>
    <w:rsid w:val="00303752"/>
    <w:rsid w:val="00306CD3"/>
    <w:rsid w:val="003100A9"/>
    <w:rsid w:val="00311190"/>
    <w:rsid w:val="003201A6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5704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12DC"/>
    <w:rsid w:val="004121B3"/>
    <w:rsid w:val="00413E03"/>
    <w:rsid w:val="0041684B"/>
    <w:rsid w:val="004218BA"/>
    <w:rsid w:val="00426120"/>
    <w:rsid w:val="00433E60"/>
    <w:rsid w:val="00434525"/>
    <w:rsid w:val="00435EA1"/>
    <w:rsid w:val="004377CB"/>
    <w:rsid w:val="004553AF"/>
    <w:rsid w:val="00455455"/>
    <w:rsid w:val="004563A9"/>
    <w:rsid w:val="00472E75"/>
    <w:rsid w:val="0047313A"/>
    <w:rsid w:val="00476252"/>
    <w:rsid w:val="00476D4B"/>
    <w:rsid w:val="00482CE6"/>
    <w:rsid w:val="00493082"/>
    <w:rsid w:val="00494817"/>
    <w:rsid w:val="00494F24"/>
    <w:rsid w:val="004B0915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1608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04E4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2765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6F3144"/>
    <w:rsid w:val="006F36EB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3119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B7073"/>
    <w:rsid w:val="007C282A"/>
    <w:rsid w:val="007C2A6B"/>
    <w:rsid w:val="007C2C24"/>
    <w:rsid w:val="007C59B3"/>
    <w:rsid w:val="007D590D"/>
    <w:rsid w:val="007E05F7"/>
    <w:rsid w:val="007E0DC0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24A2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1DA0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02CD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7499C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1932"/>
    <w:rsid w:val="00A32564"/>
    <w:rsid w:val="00A33BF2"/>
    <w:rsid w:val="00A3676D"/>
    <w:rsid w:val="00A37375"/>
    <w:rsid w:val="00A50733"/>
    <w:rsid w:val="00A537E2"/>
    <w:rsid w:val="00A53EDC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4DF9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9FE"/>
    <w:rsid w:val="00AE70E5"/>
    <w:rsid w:val="00AE7717"/>
    <w:rsid w:val="00AF0E5E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62C5"/>
    <w:rsid w:val="00B27E9E"/>
    <w:rsid w:val="00B3182D"/>
    <w:rsid w:val="00B344E0"/>
    <w:rsid w:val="00B3559F"/>
    <w:rsid w:val="00B42E48"/>
    <w:rsid w:val="00B44BB1"/>
    <w:rsid w:val="00B479B8"/>
    <w:rsid w:val="00B47FAB"/>
    <w:rsid w:val="00B501D5"/>
    <w:rsid w:val="00B50EDC"/>
    <w:rsid w:val="00B51A52"/>
    <w:rsid w:val="00B52256"/>
    <w:rsid w:val="00B55640"/>
    <w:rsid w:val="00B60A0F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A3A1F"/>
    <w:rsid w:val="00BB0419"/>
    <w:rsid w:val="00BB2516"/>
    <w:rsid w:val="00BB3A6C"/>
    <w:rsid w:val="00BB47C4"/>
    <w:rsid w:val="00BC2B50"/>
    <w:rsid w:val="00BC628D"/>
    <w:rsid w:val="00BC6850"/>
    <w:rsid w:val="00BD239F"/>
    <w:rsid w:val="00BD27A4"/>
    <w:rsid w:val="00BD40EC"/>
    <w:rsid w:val="00BE0C59"/>
    <w:rsid w:val="00BE2A0D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7E5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5D08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4FB5"/>
    <w:rsid w:val="00D6676D"/>
    <w:rsid w:val="00D805C6"/>
    <w:rsid w:val="00D82B67"/>
    <w:rsid w:val="00D83D7F"/>
    <w:rsid w:val="00D85B1D"/>
    <w:rsid w:val="00D8647C"/>
    <w:rsid w:val="00D86A62"/>
    <w:rsid w:val="00D86E69"/>
    <w:rsid w:val="00D87A9D"/>
    <w:rsid w:val="00D94C19"/>
    <w:rsid w:val="00DA0436"/>
    <w:rsid w:val="00DA5B0E"/>
    <w:rsid w:val="00DB1666"/>
    <w:rsid w:val="00DB19D8"/>
    <w:rsid w:val="00DB2B06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1691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4238"/>
    <w:rsid w:val="00EE586D"/>
    <w:rsid w:val="00EE5CB5"/>
    <w:rsid w:val="00EE6F8E"/>
    <w:rsid w:val="00EF323F"/>
    <w:rsid w:val="00EF6673"/>
    <w:rsid w:val="00EF7D3D"/>
    <w:rsid w:val="00F034F0"/>
    <w:rsid w:val="00F07F9E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9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4491D29D-E93A-4DD3-860E-97B2E2984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297</Words>
  <Characters>2633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2925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64</cp:revision>
  <cp:lastPrinted>2021-08-19T17:10:00Z</cp:lastPrinted>
  <dcterms:created xsi:type="dcterms:W3CDTF">2021-09-13T08:00:00Z</dcterms:created>
  <dcterms:modified xsi:type="dcterms:W3CDTF">2022-07-21T12:03:00Z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