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30836C" w14:textId="77777777" w:rsidR="00416A77" w:rsidRDefault="00416A77" w:rsidP="00416A77">
      <w:pPr>
        <w:rPr>
          <w:b/>
          <w:bCs/>
        </w:rPr>
      </w:pPr>
    </w:p>
    <w:p w14:paraId="32B4689B" w14:textId="37B95AE6" w:rsidR="00416A77" w:rsidRPr="00416A77" w:rsidRDefault="00416A77" w:rsidP="00416A77">
      <w:pPr>
        <w:rPr>
          <w:b/>
          <w:bCs/>
        </w:rPr>
      </w:pPr>
      <w:r w:rsidRPr="00416A77">
        <w:rPr>
          <w:b/>
          <w:bCs/>
        </w:rPr>
        <w:t xml:space="preserve">In diesem Dokument finden Sie Vorbereitungsanweisungen, Hinweise und </w:t>
      </w:r>
      <w:r w:rsidR="00AF52B1">
        <w:rPr>
          <w:b/>
          <w:bCs/>
        </w:rPr>
        <w:t>Lösungsansätze</w:t>
      </w:r>
      <w:r w:rsidRPr="00416A77">
        <w:rPr>
          <w:b/>
          <w:bCs/>
        </w:rPr>
        <w:t xml:space="preserve"> zu den Aufgaben eins bis </w:t>
      </w:r>
      <w:r w:rsidR="00AF52B1">
        <w:rPr>
          <w:b/>
          <w:bCs/>
        </w:rPr>
        <w:t>elf</w:t>
      </w:r>
      <w:r w:rsidRPr="00416A77">
        <w:rPr>
          <w:b/>
          <w:bCs/>
        </w:rPr>
        <w:t>. Dieses Dokument dient Ihnen als Lehrkraft als Orientierung und Unterstützung.</w:t>
      </w:r>
    </w:p>
    <w:p w14:paraId="4E1DDA33" w14:textId="77777777" w:rsidR="00416A77" w:rsidRPr="00416A77" w:rsidRDefault="00416A77" w:rsidP="00416A77">
      <w:pPr>
        <w:rPr>
          <w:b/>
          <w:bCs/>
        </w:rPr>
      </w:pPr>
    </w:p>
    <w:p w14:paraId="6A48B2D6" w14:textId="0FE861CF" w:rsidR="00416A77" w:rsidRPr="00416A77" w:rsidRDefault="00737AD7" w:rsidP="00416A77">
      <w:pPr>
        <w:rPr>
          <w:b/>
          <w:bCs/>
        </w:rPr>
      </w:pPr>
      <w:r>
        <w:rPr>
          <w:b/>
          <w:bCs/>
        </w:rPr>
        <w:t xml:space="preserve">Alle </w:t>
      </w:r>
      <w:r w:rsidR="00A51554">
        <w:rPr>
          <w:b/>
          <w:bCs/>
        </w:rPr>
        <w:t>Dokumente</w:t>
      </w:r>
      <w:r w:rsidR="00416A77" w:rsidRPr="00416A77">
        <w:rPr>
          <w:b/>
          <w:bCs/>
        </w:rPr>
        <w:t xml:space="preserve"> sind in einem editierbaren Format gehalten. Sie können diese so nach Ihren Bedürfnissen anpassen.</w:t>
      </w:r>
    </w:p>
    <w:p w14:paraId="78EA4778" w14:textId="77777777" w:rsidR="00416A77" w:rsidRDefault="00416A77" w:rsidP="00416A77">
      <w:pPr>
        <w:pStyle w:val="Beschriftung"/>
      </w:pPr>
    </w:p>
    <w:sdt>
      <w:sdtPr>
        <w:rPr>
          <w:rFonts w:ascii="Arial" w:eastAsia="Times New Roman" w:hAnsi="Arial" w:cs="Times New Roman"/>
          <w:color w:val="auto"/>
          <w:sz w:val="22"/>
          <w:szCs w:val="20"/>
        </w:rPr>
        <w:id w:val="-128148496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F9CDB27" w14:textId="4D094D60" w:rsidR="00416A77" w:rsidRDefault="00416A77">
          <w:pPr>
            <w:pStyle w:val="Inhaltsverzeichnisberschrift"/>
          </w:pPr>
          <w:r>
            <w:t>Inhalt</w:t>
          </w:r>
        </w:p>
        <w:p w14:paraId="2C8D0849" w14:textId="31AD81FD" w:rsidR="00737AD7" w:rsidRDefault="00416A77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8230744" w:history="1">
            <w:r w:rsidR="00737AD7" w:rsidRPr="00C12901">
              <w:rPr>
                <w:rStyle w:val="Hyperlink"/>
                <w:noProof/>
              </w:rPr>
              <w:t>Vorbereitung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_Toc98230744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2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39839942" w14:textId="050E644A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45" w:history="1">
            <w:r w:rsidR="00737AD7" w:rsidRPr="00C12901">
              <w:rPr>
                <w:rStyle w:val="Hyperlink"/>
                <w:noProof/>
              </w:rPr>
              <w:t>Aufgabe 1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_Toc98230745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3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089B506C" w14:textId="2F4E7BEC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46" w:history="1">
            <w:r w:rsidR="00737AD7" w:rsidRPr="00C12901">
              <w:rPr>
                <w:rStyle w:val="Hyperlink"/>
                <w:noProof/>
              </w:rPr>
              <w:t>Aufgabe 2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_Toc98230746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4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4968F1BC" w14:textId="7C783B81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47" w:history="1">
            <w:r w:rsidR="00737AD7" w:rsidRPr="00C12901">
              <w:rPr>
                <w:rStyle w:val="Hyperlink"/>
                <w:noProof/>
              </w:rPr>
              <w:t>Aufgabe 3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_Toc98230747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4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5A0EA378" w14:textId="45281482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48" w:history="1">
            <w:r w:rsidR="00737AD7" w:rsidRPr="00C12901">
              <w:rPr>
                <w:rStyle w:val="Hyperlink"/>
                <w:noProof/>
              </w:rPr>
              <w:t>Aufgabe 4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_Toc98230748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5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7EA21B31" w14:textId="137C7DC5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49" w:history="1">
            <w:r w:rsidR="00737AD7" w:rsidRPr="00C12901">
              <w:rPr>
                <w:rStyle w:val="Hyperlink"/>
                <w:noProof/>
              </w:rPr>
              <w:t>Aufgabe 5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_Toc98230749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6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2BFA1685" w14:textId="38A291FC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50" w:history="1">
            <w:r w:rsidR="00737AD7" w:rsidRPr="00C12901">
              <w:rPr>
                <w:rStyle w:val="Hyperlink"/>
                <w:noProof/>
              </w:rPr>
              <w:t>Aufgabe 6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_Toc98230750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6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343EBF90" w14:textId="2997BF7F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51" w:history="1">
            <w:r w:rsidR="00737AD7" w:rsidRPr="00C12901">
              <w:rPr>
                <w:rStyle w:val="Hyperlink"/>
                <w:noProof/>
              </w:rPr>
              <w:t>Aufgabe 7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_Toc98230751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6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6647C995" w14:textId="5D671544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52" w:history="1">
            <w:r w:rsidR="00737AD7" w:rsidRPr="00C12901">
              <w:rPr>
                <w:rStyle w:val="Hyperlink"/>
                <w:noProof/>
              </w:rPr>
              <w:t>Aufgabe 8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_Toc98230752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7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6B0D43E6" w14:textId="7A445B77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53" w:history="1">
            <w:r w:rsidR="00737AD7" w:rsidRPr="00C12901">
              <w:rPr>
                <w:rStyle w:val="Hyperlink"/>
                <w:noProof/>
              </w:rPr>
              <w:t>Aufgabe 9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_Toc98230753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7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76F2C889" w14:textId="6464AC85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54" w:history="1">
            <w:r w:rsidR="00737AD7" w:rsidRPr="00C12901">
              <w:rPr>
                <w:rStyle w:val="Hyperlink"/>
                <w:noProof/>
              </w:rPr>
              <w:t>Aufgabe 10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_Toc98230754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8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5B0424E2" w14:textId="51FF72AC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98230755" w:history="1">
            <w:r w:rsidR="00737AD7" w:rsidRPr="00C12901">
              <w:rPr>
                <w:rStyle w:val="Hyperlink"/>
                <w:noProof/>
              </w:rPr>
              <w:t>Aufgabe 11</w:t>
            </w:r>
            <w:r w:rsidR="00737AD7">
              <w:rPr>
                <w:noProof/>
                <w:webHidden/>
              </w:rPr>
              <w:tab/>
            </w:r>
            <w:r w:rsidR="00737AD7">
              <w:rPr>
                <w:noProof/>
                <w:webHidden/>
              </w:rPr>
              <w:fldChar w:fldCharType="begin"/>
            </w:r>
            <w:r w:rsidR="00737AD7">
              <w:rPr>
                <w:noProof/>
                <w:webHidden/>
              </w:rPr>
              <w:instrText xml:space="preserve"> PAGEREF _Toc98230755 \h </w:instrText>
            </w:r>
            <w:r w:rsidR="00737AD7">
              <w:rPr>
                <w:noProof/>
                <w:webHidden/>
              </w:rPr>
            </w:r>
            <w:r w:rsidR="00737AD7">
              <w:rPr>
                <w:noProof/>
                <w:webHidden/>
              </w:rPr>
              <w:fldChar w:fldCharType="separate"/>
            </w:r>
            <w:r w:rsidR="002A182A">
              <w:rPr>
                <w:noProof/>
                <w:webHidden/>
              </w:rPr>
              <w:t>8</w:t>
            </w:r>
            <w:r w:rsidR="00737AD7">
              <w:rPr>
                <w:noProof/>
                <w:webHidden/>
              </w:rPr>
              <w:fldChar w:fldCharType="end"/>
            </w:r>
          </w:hyperlink>
        </w:p>
        <w:p w14:paraId="5F9038D7" w14:textId="4907C858" w:rsidR="00416A77" w:rsidRDefault="00416A77">
          <w:r>
            <w:rPr>
              <w:b/>
              <w:bCs/>
            </w:rPr>
            <w:fldChar w:fldCharType="end"/>
          </w:r>
        </w:p>
      </w:sdtContent>
    </w:sdt>
    <w:p w14:paraId="3DE1D45B" w14:textId="77777777" w:rsidR="00416A77" w:rsidRDefault="00416A77">
      <w:pPr>
        <w:rPr>
          <w:b/>
          <w:bCs/>
        </w:rPr>
      </w:pPr>
      <w:r>
        <w:rPr>
          <w:b/>
          <w:bCs/>
        </w:rPr>
        <w:br w:type="page"/>
      </w:r>
    </w:p>
    <w:p w14:paraId="22805F1A" w14:textId="36B076D5" w:rsidR="00F73AC3" w:rsidRDefault="00F73AC3" w:rsidP="00416A77">
      <w:pPr>
        <w:pStyle w:val="berschrift3"/>
      </w:pPr>
      <w:bookmarkStart w:id="0" w:name="_Toc98230744"/>
      <w:r>
        <w:lastRenderedPageBreak/>
        <w:t>Vorbereitung</w:t>
      </w:r>
      <w:bookmarkEnd w:id="0"/>
    </w:p>
    <w:p w14:paraId="25B8E70F" w14:textId="5536E3E2" w:rsidR="00F73AC3" w:rsidRDefault="00F73AC3" w:rsidP="00DD24D1"/>
    <w:p w14:paraId="35D14AD1" w14:textId="09583E27" w:rsidR="00F73AC3" w:rsidRDefault="00F73AC3" w:rsidP="00F73AC3">
      <w:pPr>
        <w:pStyle w:val="Listenabsatz"/>
        <w:numPr>
          <w:ilvl w:val="0"/>
          <w:numId w:val="6"/>
        </w:numPr>
      </w:pPr>
      <w:r>
        <w:t>Legen Sie in die Roboterchassis die Batterien ein:</w:t>
      </w:r>
    </w:p>
    <w:p w14:paraId="5E5A4F2D" w14:textId="3A878F92" w:rsidR="00F73AC3" w:rsidRDefault="00F73AC3" w:rsidP="00DD24D1">
      <w:r w:rsidRPr="00F73AC3">
        <w:rPr>
          <w:noProof/>
        </w:rPr>
        <w:drawing>
          <wp:anchor distT="0" distB="0" distL="114300" distR="114300" simplePos="0" relativeHeight="251659264" behindDoc="1" locked="0" layoutInCell="1" allowOverlap="1" wp14:anchorId="1BA44372" wp14:editId="5B085350">
            <wp:simplePos x="0" y="0"/>
            <wp:positionH relativeFrom="margin">
              <wp:posOffset>3168650</wp:posOffset>
            </wp:positionH>
            <wp:positionV relativeFrom="paragraph">
              <wp:posOffset>160020</wp:posOffset>
            </wp:positionV>
            <wp:extent cx="2247900" cy="2040890"/>
            <wp:effectExtent l="0" t="0" r="0" b="0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683F2C" w14:textId="5A9BE865" w:rsidR="00F73AC3" w:rsidRDefault="00F73AC3" w:rsidP="00DD24D1">
      <w:r w:rsidRPr="00F73AC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7244C5" wp14:editId="1B820429">
                <wp:simplePos x="0" y="0"/>
                <wp:positionH relativeFrom="column">
                  <wp:posOffset>2540</wp:posOffset>
                </wp:positionH>
                <wp:positionV relativeFrom="paragraph">
                  <wp:posOffset>130811</wp:posOffset>
                </wp:positionV>
                <wp:extent cx="1079500" cy="187960"/>
                <wp:effectExtent l="0" t="133350" r="0" b="154940"/>
                <wp:wrapNone/>
                <wp:docPr id="7" name="Pfeil: nach recht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05398">
                          <a:off x="0" y="0"/>
                          <a:ext cx="1079500" cy="18796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4CFB8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7" o:spid="_x0000_s1026" type="#_x0000_t13" style="position:absolute;margin-left:.2pt;margin-top:10.3pt;width:85pt;height:14.8pt;rotation:1207389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" adj="19720" fillcolor="#4472c4 [3204]" stroked="f" strokeweight="1pt"/>
            </w:pict>
          </mc:Fallback>
        </mc:AlternateContent>
      </w:r>
      <w:r w:rsidRPr="00F73AC3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5036A4" wp14:editId="7444E238">
                <wp:simplePos x="0" y="0"/>
                <wp:positionH relativeFrom="page">
                  <wp:posOffset>3098165</wp:posOffset>
                </wp:positionH>
                <wp:positionV relativeFrom="paragraph">
                  <wp:posOffset>840105</wp:posOffset>
                </wp:positionV>
                <wp:extent cx="1146175" cy="219075"/>
                <wp:effectExtent l="0" t="0" r="0" b="9525"/>
                <wp:wrapNone/>
                <wp:docPr id="10" name="Pfeil: nach recht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6175" cy="219075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6F4AC" id="Pfeil: nach rechts 10" o:spid="_x0000_s1026" type="#_x0000_t13" style="position:absolute;margin-left:243.95pt;margin-top:66.15pt;width:90.25pt;height:17.2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" adj="19536" fillcolor="#4472c4 [3204]" stroked="f" strokeweight="1pt">
                <w10:wrap anchorx="page"/>
              </v:shape>
            </w:pict>
          </mc:Fallback>
        </mc:AlternateContent>
      </w:r>
      <w:r w:rsidRPr="00F73AC3">
        <w:rPr>
          <w:noProof/>
        </w:rPr>
        <w:drawing>
          <wp:anchor distT="0" distB="0" distL="114300" distR="114300" simplePos="0" relativeHeight="251662336" behindDoc="0" locked="0" layoutInCell="1" allowOverlap="1" wp14:anchorId="7A86D0FB" wp14:editId="41625432">
            <wp:simplePos x="0" y="0"/>
            <wp:positionH relativeFrom="column">
              <wp:posOffset>915670</wp:posOffset>
            </wp:positionH>
            <wp:positionV relativeFrom="paragraph">
              <wp:posOffset>39370</wp:posOffset>
            </wp:positionV>
            <wp:extent cx="699135" cy="506095"/>
            <wp:effectExtent l="0" t="0" r="45085" b="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455" b="70879"/>
                    <a:stretch/>
                  </pic:blipFill>
                  <pic:spPr bwMode="auto">
                    <a:xfrm rot="4492657">
                      <a:off x="0" y="0"/>
                      <a:ext cx="69913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3AC3">
        <w:rPr>
          <w:noProof/>
        </w:rPr>
        <w:drawing>
          <wp:anchor distT="0" distB="0" distL="114300" distR="114300" simplePos="0" relativeHeight="251660288" behindDoc="0" locked="0" layoutInCell="1" allowOverlap="1" wp14:anchorId="56C72382" wp14:editId="075BA84C">
            <wp:simplePos x="0" y="0"/>
            <wp:positionH relativeFrom="column">
              <wp:posOffset>-594360</wp:posOffset>
            </wp:positionH>
            <wp:positionV relativeFrom="paragraph">
              <wp:posOffset>266065</wp:posOffset>
            </wp:positionV>
            <wp:extent cx="3249930" cy="1828800"/>
            <wp:effectExtent l="0" t="0" r="0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9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9E17F8" w14:textId="71AD27E1" w:rsidR="00F73AC3" w:rsidRDefault="00F73AC3" w:rsidP="00DD24D1"/>
    <w:p w14:paraId="65BA6B6C" w14:textId="77777777" w:rsidR="00F73AC3" w:rsidRDefault="00F73AC3" w:rsidP="00DD24D1"/>
    <w:p w14:paraId="4004EF4C" w14:textId="77777777" w:rsidR="00F73AC3" w:rsidRDefault="00F73AC3" w:rsidP="00DD24D1"/>
    <w:p w14:paraId="52CDAA45" w14:textId="77777777" w:rsidR="00F73AC3" w:rsidRDefault="00F73AC3" w:rsidP="00DD24D1"/>
    <w:p w14:paraId="6A96872C" w14:textId="77777777" w:rsidR="00F73AC3" w:rsidRDefault="00F73AC3" w:rsidP="00DD24D1"/>
    <w:p w14:paraId="26E92CFE" w14:textId="77777777" w:rsidR="00F73AC3" w:rsidRDefault="00F73AC3" w:rsidP="00DD24D1"/>
    <w:p w14:paraId="06EBD102" w14:textId="77777777" w:rsidR="00F73AC3" w:rsidRDefault="00F73AC3" w:rsidP="00DD24D1"/>
    <w:p w14:paraId="7703B9D3" w14:textId="77777777" w:rsidR="00F73AC3" w:rsidRDefault="00F73AC3" w:rsidP="00DD24D1"/>
    <w:p w14:paraId="4B77F717" w14:textId="77777777" w:rsidR="00F73AC3" w:rsidRDefault="00F73AC3" w:rsidP="00DD24D1"/>
    <w:p w14:paraId="3BF96BEF" w14:textId="62E609E3" w:rsidR="00F73AC3" w:rsidRDefault="00F73AC3" w:rsidP="00DD24D1"/>
    <w:p w14:paraId="575EE92F" w14:textId="0462C3CA" w:rsidR="00F73AC3" w:rsidRDefault="00F73AC3" w:rsidP="00DD24D1"/>
    <w:p w14:paraId="5BFDBE40" w14:textId="61B8031B" w:rsidR="00F73AC3" w:rsidRDefault="00F73AC3" w:rsidP="00DD24D1"/>
    <w:p w14:paraId="6B5C0E7A" w14:textId="6EED3F10" w:rsidR="00F73AC3" w:rsidRDefault="00F73AC3" w:rsidP="00DD24D1"/>
    <w:p w14:paraId="1E993ED4" w14:textId="1C1FFDD2" w:rsidR="00F73AC3" w:rsidRDefault="00F73AC3" w:rsidP="00DD24D1"/>
    <w:p w14:paraId="125933DD" w14:textId="7D812D3D" w:rsidR="00F73AC3" w:rsidRDefault="00F73AC3" w:rsidP="00DD24D1"/>
    <w:p w14:paraId="5FA23B5B" w14:textId="7B45BC9B" w:rsidR="00F73AC3" w:rsidRDefault="00F73AC3" w:rsidP="00F73AC3"/>
    <w:p w14:paraId="3D61804B" w14:textId="57534B28" w:rsidR="00F73AC3" w:rsidRDefault="00F73AC3" w:rsidP="00F73AC3">
      <w:pPr>
        <w:pStyle w:val="Listenabsatz"/>
        <w:numPr>
          <w:ilvl w:val="0"/>
          <w:numId w:val="6"/>
        </w:numPr>
      </w:pPr>
      <w:r>
        <w:t>Installieren Sie die First Coding App auf den mobilen Endgeräten. Links zu den Stores finden Sie auf unserer Homepage.</w:t>
      </w:r>
      <w:r w:rsidR="00DB7F5C">
        <w:t xml:space="preserve"> </w:t>
      </w:r>
    </w:p>
    <w:p w14:paraId="7C6CDF75" w14:textId="3BA9247C" w:rsidR="00F73AC3" w:rsidRDefault="00F73AC3" w:rsidP="00DD24D1"/>
    <w:p w14:paraId="62E97BD7" w14:textId="78492DF3" w:rsidR="00F73AC3" w:rsidRDefault="00F73AC3" w:rsidP="00F73AC3">
      <w:pPr>
        <w:pStyle w:val="Listenabsatz"/>
        <w:numPr>
          <w:ilvl w:val="0"/>
          <w:numId w:val="6"/>
        </w:numPr>
      </w:pPr>
      <w:r>
        <w:t>Beim Öffnen der App</w:t>
      </w:r>
      <w:r w:rsidR="007C6464">
        <w:t xml:space="preserve"> wird die Option für eine Kurzeinführung </w:t>
      </w:r>
      <w:r w:rsidR="00A070DB">
        <w:t>angezeigt.</w:t>
      </w:r>
      <w:r w:rsidR="007C6464">
        <w:t xml:space="preserve"> Diese kann im Unterricht verwendet werden, oder aber die Kinder erarbeiten sich die Kenntnisse im Rahmen der Aufgabenstellungen.</w:t>
      </w:r>
    </w:p>
    <w:p w14:paraId="103DAC07" w14:textId="77777777" w:rsidR="007C6464" w:rsidRDefault="007C6464" w:rsidP="007C6464"/>
    <w:p w14:paraId="2B2874D0" w14:textId="1D1A2575" w:rsidR="0003547A" w:rsidRDefault="0003547A">
      <w:r>
        <w:br w:type="page"/>
      </w:r>
    </w:p>
    <w:p w14:paraId="6970A003" w14:textId="789A4A57" w:rsidR="00F73AC3" w:rsidRDefault="00F73AC3" w:rsidP="00416A77">
      <w:pPr>
        <w:pStyle w:val="berschrift3"/>
      </w:pPr>
      <w:bookmarkStart w:id="1" w:name="_Toc98230745"/>
      <w:r>
        <w:lastRenderedPageBreak/>
        <w:t>Aufgabe 1</w:t>
      </w:r>
      <w:bookmarkEnd w:id="1"/>
    </w:p>
    <w:p w14:paraId="2BAE61DA" w14:textId="28EFEF9C" w:rsidR="00F73AC3" w:rsidRDefault="00F73AC3" w:rsidP="00DD24D1"/>
    <w:p w14:paraId="4D6C87F5" w14:textId="3A7F349C" w:rsidR="00F73AC3" w:rsidRDefault="00F73AC3" w:rsidP="00F73AC3">
      <w:pPr>
        <w:pStyle w:val="Listenabsatz"/>
        <w:numPr>
          <w:ilvl w:val="0"/>
          <w:numId w:val="4"/>
        </w:numPr>
      </w:pPr>
      <w:r>
        <w:t>Aufbau des Roboters, Verwendung der Bauanleitung</w:t>
      </w:r>
    </w:p>
    <w:p w14:paraId="3D12216F" w14:textId="56946068" w:rsidR="00F73AC3" w:rsidRDefault="00F73AC3" w:rsidP="00F73AC3">
      <w:pPr>
        <w:pStyle w:val="Listenabsatz"/>
        <w:numPr>
          <w:ilvl w:val="0"/>
          <w:numId w:val="4"/>
        </w:numPr>
      </w:pPr>
      <w:r>
        <w:t>Brainstorming in Gruppenarbeit</w:t>
      </w:r>
      <w:r w:rsidR="007C6464">
        <w:t xml:space="preserve"> zur Übertragungsmöglichkeit</w:t>
      </w:r>
    </w:p>
    <w:p w14:paraId="2843AAC0" w14:textId="40EF3101" w:rsidR="00F73AC3" w:rsidRDefault="00F73AC3" w:rsidP="00F73AC3">
      <w:pPr>
        <w:pStyle w:val="Listenabsatz"/>
        <w:numPr>
          <w:ilvl w:val="1"/>
          <w:numId w:val="4"/>
        </w:numPr>
      </w:pPr>
      <w:r>
        <w:t>Im Baukasten verwendete Übertragungsmöglichkeit: Bluetooth</w:t>
      </w:r>
    </w:p>
    <w:p w14:paraId="44872F93" w14:textId="111A5760" w:rsidR="007C6464" w:rsidRDefault="00F73AC3" w:rsidP="007C6464">
      <w:pPr>
        <w:pStyle w:val="Listenabsatz"/>
        <w:numPr>
          <w:ilvl w:val="0"/>
          <w:numId w:val="4"/>
        </w:numPr>
      </w:pPr>
      <w:r>
        <w:t xml:space="preserve">Kennenlernen der App und Verbindung des Roboters </w:t>
      </w:r>
      <w:r w:rsidR="007C6464">
        <w:t>analog zur in der Aufgabe enthaltenen Beschreibung</w:t>
      </w:r>
    </w:p>
    <w:p w14:paraId="3BEE8893" w14:textId="2F29E1D6" w:rsidR="00F73AC3" w:rsidRDefault="00F73AC3" w:rsidP="00F73AC3">
      <w:pPr>
        <w:pStyle w:val="Listenabsatz"/>
        <w:numPr>
          <w:ilvl w:val="0"/>
          <w:numId w:val="4"/>
        </w:numPr>
      </w:pPr>
      <w:r>
        <w:t>Fernsteuerung über den Trackball.</w:t>
      </w:r>
    </w:p>
    <w:p w14:paraId="14B1CFBB" w14:textId="219CB49E" w:rsidR="00F73AC3" w:rsidRDefault="007C6464" w:rsidP="00F73AC3">
      <w:pPr>
        <w:pStyle w:val="Listenabsatz"/>
        <w:numPr>
          <w:ilvl w:val="0"/>
          <w:numId w:val="4"/>
        </w:numPr>
      </w:pPr>
      <w:r>
        <w:t>Kennenlernen der Sensorik</w:t>
      </w:r>
    </w:p>
    <w:p w14:paraId="3F2E17A0" w14:textId="7F00875D" w:rsidR="007C6464" w:rsidRDefault="007C6464" w:rsidP="007C6464">
      <w:pPr>
        <w:pStyle w:val="Listenabsatz"/>
      </w:pPr>
      <w:r>
        <w:t>Anzeige in der App, auf welcher Seite die Stoßstange berührt wird:</w:t>
      </w:r>
    </w:p>
    <w:p w14:paraId="5AD50B34" w14:textId="1E605103" w:rsidR="007C6464" w:rsidRDefault="0003547A" w:rsidP="007C6464">
      <w:pPr>
        <w:pStyle w:val="Listenabsatz"/>
      </w:pPr>
      <w:r w:rsidRPr="007C6464">
        <w:rPr>
          <w:noProof/>
        </w:rPr>
        <w:drawing>
          <wp:anchor distT="0" distB="0" distL="114300" distR="114300" simplePos="0" relativeHeight="251666432" behindDoc="0" locked="0" layoutInCell="1" allowOverlap="1" wp14:anchorId="1321545C" wp14:editId="0490A6D4">
            <wp:simplePos x="0" y="0"/>
            <wp:positionH relativeFrom="margin">
              <wp:posOffset>3713799</wp:posOffset>
            </wp:positionH>
            <wp:positionV relativeFrom="paragraph">
              <wp:posOffset>136207</wp:posOffset>
            </wp:positionV>
            <wp:extent cx="1323340" cy="1426845"/>
            <wp:effectExtent l="5397" t="0" r="0" b="0"/>
            <wp:wrapNone/>
            <wp:docPr id="54" name="Grafi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2334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AF3D6" w14:textId="35351806" w:rsidR="00F73AC3" w:rsidRDefault="00F73AC3" w:rsidP="00F73AC3"/>
    <w:p w14:paraId="6A162A28" w14:textId="5EF4C6FF" w:rsidR="00F73AC3" w:rsidRDefault="0003547A" w:rsidP="00F73AC3">
      <w:r w:rsidRPr="007C6464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150094B" wp14:editId="3C5CB509">
                <wp:simplePos x="0" y="0"/>
                <wp:positionH relativeFrom="column">
                  <wp:posOffset>3397251</wp:posOffset>
                </wp:positionH>
                <wp:positionV relativeFrom="paragraph">
                  <wp:posOffset>62865</wp:posOffset>
                </wp:positionV>
                <wp:extent cx="332740" cy="141605"/>
                <wp:effectExtent l="0" t="0" r="67310" b="67945"/>
                <wp:wrapNone/>
                <wp:docPr id="281512779" name="Gerade Verbindung mit Pfeil 2815127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2740" cy="1416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A65314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281512779" o:spid="_x0000_s1026" type="#_x0000_t32" style="position:absolute;margin-left:267.5pt;margin-top:4.95pt;width:26.2pt;height:11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" strokecolor="#4472c4 [3204]" strokeweight=".5pt">
                <v:stroke endarrow="block" joinstyle="miter"/>
              </v:shape>
            </w:pict>
          </mc:Fallback>
        </mc:AlternateContent>
      </w:r>
      <w:r w:rsidRPr="007C6464">
        <w:rPr>
          <w:noProof/>
        </w:rPr>
        <w:drawing>
          <wp:anchor distT="0" distB="0" distL="114300" distR="114300" simplePos="0" relativeHeight="251665408" behindDoc="0" locked="0" layoutInCell="1" allowOverlap="1" wp14:anchorId="6673C404" wp14:editId="4B99DF94">
            <wp:simplePos x="0" y="0"/>
            <wp:positionH relativeFrom="margin">
              <wp:posOffset>-1270</wp:posOffset>
            </wp:positionH>
            <wp:positionV relativeFrom="page">
              <wp:posOffset>3251835</wp:posOffset>
            </wp:positionV>
            <wp:extent cx="2496185" cy="1212850"/>
            <wp:effectExtent l="0" t="0" r="0" b="6350"/>
            <wp:wrapThrough wrapText="bothSides">
              <wp:wrapPolygon edited="0">
                <wp:start x="0" y="0"/>
                <wp:lineTo x="0" y="21374"/>
                <wp:lineTo x="21430" y="21374"/>
                <wp:lineTo x="21430" y="0"/>
                <wp:lineTo x="0" y="0"/>
              </wp:wrapPolygon>
            </wp:wrapThrough>
            <wp:docPr id="281512775" name="Grafik 281512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55"/>
                    <a:stretch/>
                  </pic:blipFill>
                  <pic:spPr bwMode="auto">
                    <a:xfrm>
                      <a:off x="0" y="0"/>
                      <a:ext cx="2496185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7AADE2" w14:textId="77EADCBE" w:rsidR="007C6464" w:rsidRDefault="007C6464" w:rsidP="007C6464"/>
    <w:p w14:paraId="181F2D43" w14:textId="08236528" w:rsidR="0003547A" w:rsidRDefault="0003547A">
      <w:r w:rsidRPr="007C6464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0B4BC2" wp14:editId="69230B47">
                <wp:simplePos x="0" y="0"/>
                <wp:positionH relativeFrom="column">
                  <wp:posOffset>3305810</wp:posOffset>
                </wp:positionH>
                <wp:positionV relativeFrom="paragraph">
                  <wp:posOffset>128905</wp:posOffset>
                </wp:positionV>
                <wp:extent cx="358140" cy="45719"/>
                <wp:effectExtent l="0" t="38100" r="41910" b="88265"/>
                <wp:wrapNone/>
                <wp:docPr id="281512777" name="Gerade Verbindung mit Pfeil 2815127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814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0CF45" id="Gerade Verbindung mit Pfeil 281512777" o:spid="_x0000_s1026" type="#_x0000_t32" style="position:absolute;margin-left:260.3pt;margin-top:10.15pt;width:28.2pt;height:3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" strokecolor="#4472c4 [3204]" strokeweight=".5pt">
                <v:stroke endarrow="block" joinstyle="miter"/>
              </v:shape>
            </w:pict>
          </mc:Fallback>
        </mc:AlternateContent>
      </w:r>
      <w:r w:rsidRPr="007C646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84A7CA" wp14:editId="00748CD2">
                <wp:simplePos x="0" y="0"/>
                <wp:positionH relativeFrom="page">
                  <wp:posOffset>3124200</wp:posOffset>
                </wp:positionH>
                <wp:positionV relativeFrom="margin">
                  <wp:posOffset>2414270</wp:posOffset>
                </wp:positionV>
                <wp:extent cx="929640" cy="137160"/>
                <wp:effectExtent l="0" t="0" r="3810" b="0"/>
                <wp:wrapNone/>
                <wp:docPr id="55" name="Pfeil: nach rechts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640" cy="13716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79DBDE" id="Pfeil: nach rechts 55" o:spid="_x0000_s1026" type="#_x0000_t13" style="position:absolute;margin-left:246pt;margin-top:190.1pt;width:73.2pt;height:10.8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" adj="20007" fillcolor="#4472c4 [3204]" stroked="f" strokeweight="1pt">
                <w10:wrap anchorx="page" anchory="margin"/>
              </v:shape>
            </w:pict>
          </mc:Fallback>
        </mc:AlternateContent>
      </w:r>
    </w:p>
    <w:p w14:paraId="5E38132B" w14:textId="58BE7012" w:rsidR="0003547A" w:rsidRDefault="0003547A"/>
    <w:p w14:paraId="5DC34E58" w14:textId="2401CC6C" w:rsidR="0003547A" w:rsidRDefault="0003547A">
      <w:r w:rsidRPr="007C6464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A12E59" wp14:editId="124B0898">
                <wp:simplePos x="0" y="0"/>
                <wp:positionH relativeFrom="column">
                  <wp:posOffset>3420111</wp:posOffset>
                </wp:positionH>
                <wp:positionV relativeFrom="paragraph">
                  <wp:posOffset>44450</wp:posOffset>
                </wp:positionV>
                <wp:extent cx="317500" cy="137160"/>
                <wp:effectExtent l="0" t="38100" r="63500" b="34290"/>
                <wp:wrapNone/>
                <wp:docPr id="58" name="Gerade Verbindung mit Pfei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7500" cy="1371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9D6877" id="Gerade Verbindung mit Pfeil 58" o:spid="_x0000_s1026" type="#_x0000_t32" style="position:absolute;margin-left:269.3pt;margin-top:3.5pt;width:25pt;height:10.8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" strokecolor="#4472c4 [3204]" strokeweight=".5pt">
                <v:stroke endarrow="block" joinstyle="miter"/>
              </v:shape>
            </w:pict>
          </mc:Fallback>
        </mc:AlternateContent>
      </w:r>
    </w:p>
    <w:p w14:paraId="552CB41B" w14:textId="2000740C" w:rsidR="0003547A" w:rsidRDefault="0003547A"/>
    <w:p w14:paraId="22D64DDA" w14:textId="1A638B69" w:rsidR="0003547A" w:rsidRDefault="0003547A"/>
    <w:p w14:paraId="3F73FC53" w14:textId="6B9A652E" w:rsidR="0003547A" w:rsidRDefault="0003547A"/>
    <w:p w14:paraId="281F27EF" w14:textId="189B7BA8" w:rsidR="0003547A" w:rsidRDefault="0003547A"/>
    <w:p w14:paraId="4CA73F92" w14:textId="3D050065" w:rsidR="0003547A" w:rsidRDefault="0003547A"/>
    <w:p w14:paraId="238FB63C" w14:textId="28CF5D8A" w:rsidR="007C6464" w:rsidRDefault="007C6464"/>
    <w:p w14:paraId="0223305A" w14:textId="2B140F22" w:rsidR="007C6464" w:rsidRDefault="007C6464" w:rsidP="007C6464">
      <w:pPr>
        <w:pStyle w:val="Listenabsatz"/>
        <w:numPr>
          <w:ilvl w:val="0"/>
          <w:numId w:val="7"/>
        </w:numPr>
      </w:pPr>
      <w:r>
        <w:t>Spursensor auf der Unterseite des Roboters. Wird der Roboter über die schwarze Linie des Parcours gehalten wird die Linie erkannt und in der App angezeigt.</w:t>
      </w:r>
    </w:p>
    <w:p w14:paraId="63352584" w14:textId="182D2DD5" w:rsidR="007C6464" w:rsidRDefault="007C6464" w:rsidP="007C6464">
      <w:pPr>
        <w:ind w:left="360"/>
      </w:pPr>
    </w:p>
    <w:p w14:paraId="554E4017" w14:textId="0DB2A2AE" w:rsidR="007C6464" w:rsidRDefault="007C6464" w:rsidP="007C6464"/>
    <w:p w14:paraId="5A4E9377" w14:textId="2C113183" w:rsidR="007C6464" w:rsidRDefault="0003547A" w:rsidP="007C6464">
      <w:r w:rsidRPr="007C6464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69E0517" wp14:editId="1F99B3B9">
                <wp:simplePos x="0" y="0"/>
                <wp:positionH relativeFrom="column">
                  <wp:posOffset>2338070</wp:posOffset>
                </wp:positionH>
                <wp:positionV relativeFrom="page">
                  <wp:posOffset>5783580</wp:posOffset>
                </wp:positionV>
                <wp:extent cx="114300" cy="365760"/>
                <wp:effectExtent l="0" t="0" r="76200" b="53340"/>
                <wp:wrapNone/>
                <wp:docPr id="129" name="Gerade Verbindung mit Pfeil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3657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081691" id="Gerade Verbindung mit Pfeil 129" o:spid="_x0000_s1026" type="#_x0000_t32" style="position:absolute;margin-left:184.1pt;margin-top:455.4pt;width:9pt;height:28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" strokecolor="#4472c4 [3204]" strokeweight=".5pt">
                <v:stroke endarrow="block" joinstyle="miter"/>
                <w10:wrap anchory="page"/>
              </v:shape>
            </w:pict>
          </mc:Fallback>
        </mc:AlternateContent>
      </w:r>
      <w:r w:rsidRPr="007C6464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227978B" wp14:editId="45C2100D">
                <wp:simplePos x="0" y="0"/>
                <wp:positionH relativeFrom="column">
                  <wp:posOffset>2726055</wp:posOffset>
                </wp:positionH>
                <wp:positionV relativeFrom="page">
                  <wp:posOffset>5760720</wp:posOffset>
                </wp:positionV>
                <wp:extent cx="94615" cy="373380"/>
                <wp:effectExtent l="57150" t="0" r="19685" b="64770"/>
                <wp:wrapNone/>
                <wp:docPr id="281512783" name="Gerade Verbindung mit Pfeil 2815127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615" cy="3733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F7624" id="Gerade Verbindung mit Pfeil 281512783" o:spid="_x0000_s1026" type="#_x0000_t32" style="position:absolute;margin-left:214.65pt;margin-top:453.6pt;width:7.45pt;height:29.4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" strokecolor="#4472c4 [3204]" strokeweight=".5pt">
                <v:stroke endarrow="block" joinstyle="miter"/>
                <w10:wrap anchory="page"/>
              </v:shape>
            </w:pict>
          </mc:Fallback>
        </mc:AlternateContent>
      </w:r>
    </w:p>
    <w:p w14:paraId="1C478C9E" w14:textId="3DFD582B" w:rsidR="007C6464" w:rsidRDefault="007C6464" w:rsidP="007C6464"/>
    <w:p w14:paraId="58760BD0" w14:textId="2E88A259" w:rsidR="007C6464" w:rsidRDefault="007C6464" w:rsidP="007C6464"/>
    <w:p w14:paraId="546620EA" w14:textId="3B2C476F" w:rsidR="007C6464" w:rsidRDefault="0003547A" w:rsidP="007C6464">
      <w:r w:rsidRPr="007C6464">
        <w:rPr>
          <w:noProof/>
        </w:rPr>
        <w:drawing>
          <wp:anchor distT="0" distB="0" distL="114300" distR="114300" simplePos="0" relativeHeight="251672576" behindDoc="0" locked="0" layoutInCell="1" allowOverlap="1" wp14:anchorId="206925BE" wp14:editId="5AC2E2E4">
            <wp:simplePos x="0" y="0"/>
            <wp:positionH relativeFrom="margin">
              <wp:posOffset>1685290</wp:posOffset>
            </wp:positionH>
            <wp:positionV relativeFrom="margin">
              <wp:posOffset>4990465</wp:posOffset>
            </wp:positionV>
            <wp:extent cx="1851660" cy="1996440"/>
            <wp:effectExtent l="0" t="0" r="0" b="3810"/>
            <wp:wrapNone/>
            <wp:docPr id="128" name="Grafi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73A93F" w14:textId="2730955A" w:rsidR="007C6464" w:rsidRDefault="007C6464" w:rsidP="007C6464"/>
    <w:p w14:paraId="0DDE71C5" w14:textId="29BF3E67" w:rsidR="007C6464" w:rsidRDefault="007C6464" w:rsidP="007C6464"/>
    <w:p w14:paraId="28C9B2DC" w14:textId="5CDF79A9" w:rsidR="007C6464" w:rsidRDefault="007C6464" w:rsidP="007C6464"/>
    <w:p w14:paraId="044B3D23" w14:textId="55751B0A" w:rsidR="007C6464" w:rsidRDefault="007C6464" w:rsidP="007C6464"/>
    <w:p w14:paraId="089B38BC" w14:textId="45DC3F91" w:rsidR="007C6464" w:rsidRDefault="007C6464" w:rsidP="007C6464"/>
    <w:p w14:paraId="2D7F6B27" w14:textId="0C3E89F8" w:rsidR="007C6464" w:rsidRDefault="007C6464" w:rsidP="007C6464"/>
    <w:p w14:paraId="563F978E" w14:textId="60A5FFB8" w:rsidR="007C6464" w:rsidRDefault="007C6464" w:rsidP="007C6464"/>
    <w:p w14:paraId="5B502D94" w14:textId="2DF16AA5" w:rsidR="007C6464" w:rsidRDefault="007C6464" w:rsidP="007C6464"/>
    <w:p w14:paraId="21951AA7" w14:textId="702C42EB" w:rsidR="007C6464" w:rsidRDefault="007C6464" w:rsidP="007C6464"/>
    <w:p w14:paraId="6D1031CC" w14:textId="215345D7" w:rsidR="007C6464" w:rsidRDefault="007C6464" w:rsidP="007C6464"/>
    <w:p w14:paraId="12AAFDC8" w14:textId="44D6AFBB" w:rsidR="007C6464" w:rsidRDefault="007C6464" w:rsidP="007C6464"/>
    <w:p w14:paraId="7B207D1C" w14:textId="286C95C2" w:rsidR="007C6464" w:rsidRDefault="007C6464" w:rsidP="007C6464"/>
    <w:p w14:paraId="68B9ED3E" w14:textId="37DBEAE8" w:rsidR="0003547A" w:rsidRDefault="0003547A">
      <w:r>
        <w:br w:type="page"/>
      </w:r>
    </w:p>
    <w:p w14:paraId="514CB2E5" w14:textId="5A94B31C" w:rsidR="007C6464" w:rsidRDefault="007C6464" w:rsidP="00416A77">
      <w:pPr>
        <w:pStyle w:val="berschrift3"/>
      </w:pPr>
      <w:bookmarkStart w:id="2" w:name="_Toc98230746"/>
      <w:r>
        <w:lastRenderedPageBreak/>
        <w:t>Aufgabe 2</w:t>
      </w:r>
      <w:bookmarkEnd w:id="2"/>
    </w:p>
    <w:p w14:paraId="15A8170F" w14:textId="6C8964C7" w:rsidR="007C6464" w:rsidRDefault="007C6464" w:rsidP="007C6464"/>
    <w:p w14:paraId="6DEC0753" w14:textId="50FEA2FA" w:rsidR="007C6464" w:rsidRDefault="0003547A" w:rsidP="007C6464">
      <w:pPr>
        <w:pStyle w:val="Listenabsatz"/>
        <w:numPr>
          <w:ilvl w:val="0"/>
          <w:numId w:val="7"/>
        </w:num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6E614228" wp14:editId="1564F101">
                <wp:simplePos x="0" y="0"/>
                <wp:positionH relativeFrom="column">
                  <wp:posOffset>3465830</wp:posOffset>
                </wp:positionH>
                <wp:positionV relativeFrom="paragraph">
                  <wp:posOffset>701040</wp:posOffset>
                </wp:positionV>
                <wp:extent cx="1790700" cy="1404620"/>
                <wp:effectExtent l="0" t="0" r="19050" b="2476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A7C02A" w14:textId="77CDEEFB" w:rsidR="0003547A" w:rsidRDefault="0003547A">
                            <w:r>
                              <w:t>Trackball / Fernsteuerung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E614228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272.9pt;margin-top:55.2pt;width:141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">
                <v:textbox style="mso-fit-shape-to-text:t">
                  <w:txbxContent>
                    <w:p w14:paraId="17A7C02A" w14:textId="77CDEEFB" w:rsidR="0003547A" w:rsidRDefault="0003547A">
                      <w:r>
                        <w:t>Trackball / Fernsteuerung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4AD9DC21" wp14:editId="0A3F6ADB">
                <wp:simplePos x="0" y="0"/>
                <wp:positionH relativeFrom="column">
                  <wp:posOffset>318770</wp:posOffset>
                </wp:positionH>
                <wp:positionV relativeFrom="paragraph">
                  <wp:posOffset>266700</wp:posOffset>
                </wp:positionV>
                <wp:extent cx="1219200" cy="1404620"/>
                <wp:effectExtent l="0" t="0" r="19050" b="24765"/>
                <wp:wrapSquare wrapText="bothSides"/>
                <wp:docPr id="28151278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129531" w14:textId="7CA7F487" w:rsidR="0003547A" w:rsidRDefault="0003547A" w:rsidP="0003547A">
                            <w:r>
                              <w:t>Play / Abspielen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D9DC21" id="_x0000_s1027" type="#_x0000_t202" style="position:absolute;left:0;text-align:left;margin-left:25.1pt;margin-top:21pt;width:96pt;height:110.6pt;z-index:2516910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">
                <v:textbox style="mso-fit-shape-to-text:t">
                  <w:txbxContent>
                    <w:p w14:paraId="3E129531" w14:textId="7CA7F487" w:rsidR="0003547A" w:rsidRDefault="0003547A" w:rsidP="0003547A">
                      <w:r>
                        <w:t>Play / Abspielen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0278D443" wp14:editId="6BBC2779">
                <wp:simplePos x="0" y="0"/>
                <wp:positionH relativeFrom="column">
                  <wp:posOffset>3450590</wp:posOffset>
                </wp:positionH>
                <wp:positionV relativeFrom="paragraph">
                  <wp:posOffset>274320</wp:posOffset>
                </wp:positionV>
                <wp:extent cx="1104900" cy="1404620"/>
                <wp:effectExtent l="0" t="0" r="19050" b="24765"/>
                <wp:wrapSquare wrapText="bothSides"/>
                <wp:docPr id="28151278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F62FCB" w14:textId="77777777" w:rsidR="0003547A" w:rsidRDefault="0003547A" w:rsidP="0003547A">
                            <w:r>
                              <w:t>Aufzeichnung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78D443" id="_x0000_s1028" type="#_x0000_t202" style="position:absolute;left:0;text-align:left;margin-left:271.7pt;margin-top:21.6pt;width:87pt;height:110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">
                <v:textbox style="mso-fit-shape-to-text:t">
                  <w:txbxContent>
                    <w:p w14:paraId="48F62FCB" w14:textId="77777777" w:rsidR="0003547A" w:rsidRDefault="0003547A" w:rsidP="0003547A">
                      <w:r>
                        <w:t>Aufzeichnung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C6464" w:rsidRPr="00AE5211">
        <w:rPr>
          <w:rFonts w:ascii="Comic Sans MS" w:hAnsi="Comic Sans MS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336817F" wp14:editId="7D43A499">
                <wp:simplePos x="0" y="0"/>
                <wp:positionH relativeFrom="column">
                  <wp:posOffset>1568450</wp:posOffset>
                </wp:positionH>
                <wp:positionV relativeFrom="paragraph">
                  <wp:posOffset>415290</wp:posOffset>
                </wp:positionV>
                <wp:extent cx="464820" cy="0"/>
                <wp:effectExtent l="0" t="95250" r="0" b="95250"/>
                <wp:wrapNone/>
                <wp:docPr id="8" name="Gerade Verbindung mit Pfei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482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7CF288" id="Gerade Verbindung mit Pfeil 8" o:spid="_x0000_s1026" type="#_x0000_t32" style="position:absolute;margin-left:123.5pt;margin-top:32.7pt;width:36.6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" strokecolor="#4472c4 [3204]" strokeweight="3pt">
                <v:stroke endarrow="block" joinstyle="miter"/>
              </v:shape>
            </w:pict>
          </mc:Fallback>
        </mc:AlternateContent>
      </w:r>
      <w:r w:rsidR="007C6464" w:rsidRPr="007C6464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923F47D" wp14:editId="7AC91DE5">
                <wp:simplePos x="0" y="0"/>
                <wp:positionH relativeFrom="column">
                  <wp:posOffset>2880360</wp:posOffset>
                </wp:positionH>
                <wp:positionV relativeFrom="paragraph">
                  <wp:posOffset>840740</wp:posOffset>
                </wp:positionV>
                <wp:extent cx="544830" cy="0"/>
                <wp:effectExtent l="0" t="95250" r="0" b="95250"/>
                <wp:wrapNone/>
                <wp:docPr id="12" name="Gerade Verbindung mit Pfei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483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19CBB" id="Gerade Verbindung mit Pfeil 12" o:spid="_x0000_s1026" type="#_x0000_t32" style="position:absolute;margin-left:226.8pt;margin-top:66.2pt;width:42.9pt;height:0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" strokecolor="#4472c4 [3204]" strokeweight="3pt">
                <v:stroke endarrow="block" joinstyle="miter"/>
              </v:shape>
            </w:pict>
          </mc:Fallback>
        </mc:AlternateContent>
      </w:r>
      <w:r w:rsidR="007C6464" w:rsidRPr="007C646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09C397A" wp14:editId="1E53A49C">
                <wp:simplePos x="0" y="0"/>
                <wp:positionH relativeFrom="column">
                  <wp:posOffset>2843530</wp:posOffset>
                </wp:positionH>
                <wp:positionV relativeFrom="paragraph">
                  <wp:posOffset>417830</wp:posOffset>
                </wp:positionV>
                <wp:extent cx="544830" cy="0"/>
                <wp:effectExtent l="0" t="95250" r="0" b="95250"/>
                <wp:wrapNone/>
                <wp:docPr id="281512786" name="Gerade Verbindung mit Pfeil 2815127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483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64CE3" id="Gerade Verbindung mit Pfeil 281512786" o:spid="_x0000_s1026" type="#_x0000_t32" style="position:absolute;margin-left:223.9pt;margin-top:32.9pt;width:42.9pt;height:0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" strokecolor="#4472c4 [3204]" strokeweight="3pt">
                <v:stroke endarrow="block" joinstyle="miter"/>
              </v:shape>
            </w:pict>
          </mc:Fallback>
        </mc:AlternateContent>
      </w:r>
      <w:r w:rsidR="007C6464" w:rsidRPr="007C6464">
        <w:rPr>
          <w:noProof/>
        </w:rPr>
        <w:drawing>
          <wp:anchor distT="0" distB="0" distL="114300" distR="114300" simplePos="0" relativeHeight="251676672" behindDoc="1" locked="0" layoutInCell="1" allowOverlap="1" wp14:anchorId="53EE3A37" wp14:editId="11F4947F">
            <wp:simplePos x="0" y="0"/>
            <wp:positionH relativeFrom="column">
              <wp:posOffset>2129790</wp:posOffset>
            </wp:positionH>
            <wp:positionV relativeFrom="paragraph">
              <wp:posOffset>281940</wp:posOffset>
            </wp:positionV>
            <wp:extent cx="709933" cy="906780"/>
            <wp:effectExtent l="0" t="0" r="0" b="7620"/>
            <wp:wrapNone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33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6464">
        <w:t>Beschriftung der Funktionen des Trackballs:</w:t>
      </w:r>
    </w:p>
    <w:p w14:paraId="53BF2377" w14:textId="6EDF5E3F" w:rsidR="0003547A" w:rsidRPr="0003547A" w:rsidRDefault="0003547A" w:rsidP="0003547A"/>
    <w:p w14:paraId="0A2F86D5" w14:textId="5C545B3D" w:rsidR="0003547A" w:rsidRPr="0003547A" w:rsidRDefault="0003547A" w:rsidP="0003547A"/>
    <w:p w14:paraId="2B3D2667" w14:textId="63F6FED4" w:rsidR="0003547A" w:rsidRPr="0003547A" w:rsidRDefault="0003547A" w:rsidP="0003547A"/>
    <w:p w14:paraId="159AFAD0" w14:textId="7594B156" w:rsidR="0003547A" w:rsidRPr="0003547A" w:rsidRDefault="0003547A" w:rsidP="0003547A"/>
    <w:p w14:paraId="64641DC9" w14:textId="6FD7976F" w:rsidR="0003547A" w:rsidRPr="0003547A" w:rsidRDefault="0003547A" w:rsidP="0003547A"/>
    <w:p w14:paraId="3CD98159" w14:textId="7F440F44" w:rsidR="0003547A" w:rsidRPr="0003547A" w:rsidRDefault="0003547A" w:rsidP="0003547A"/>
    <w:p w14:paraId="710A9F08" w14:textId="3F83F582" w:rsidR="0003547A" w:rsidRPr="0003547A" w:rsidRDefault="0003547A" w:rsidP="0003547A"/>
    <w:p w14:paraId="446E62F4" w14:textId="59D7059A" w:rsidR="0003547A" w:rsidRPr="0003547A" w:rsidRDefault="0003547A" w:rsidP="0003547A"/>
    <w:p w14:paraId="28FED26B" w14:textId="52DB14CF" w:rsidR="0003547A" w:rsidRDefault="0003547A" w:rsidP="0003547A"/>
    <w:p w14:paraId="6A58FC9D" w14:textId="780183FF" w:rsidR="0003547A" w:rsidRDefault="0003547A" w:rsidP="0003547A">
      <w:pPr>
        <w:pStyle w:val="Listenabsatz"/>
        <w:numPr>
          <w:ilvl w:val="0"/>
          <w:numId w:val="7"/>
        </w:numPr>
      </w:pPr>
      <w:r>
        <w:t>Einlernen einer freien oder zuvor definierten Strecke. Die definierte Strecke kann beispielsweise mit Klebeband, Anhaltspunkten oder dem Parcours definiert werden.</w:t>
      </w:r>
    </w:p>
    <w:p w14:paraId="6D31C97E" w14:textId="3463CEDC" w:rsidR="0003547A" w:rsidRDefault="0003547A" w:rsidP="0003547A">
      <w:pPr>
        <w:pStyle w:val="Listenabsatz"/>
        <w:numPr>
          <w:ilvl w:val="0"/>
          <w:numId w:val="7"/>
        </w:numPr>
      </w:pPr>
      <w:r>
        <w:t xml:space="preserve">Die Erklärung der Teach-In Funktion ist in der Aufgabe vermerkt. </w:t>
      </w:r>
    </w:p>
    <w:p w14:paraId="74038E48" w14:textId="579F549F" w:rsidR="0003547A" w:rsidRDefault="0003547A" w:rsidP="0003547A">
      <w:pPr>
        <w:pStyle w:val="Listenabsatz"/>
        <w:numPr>
          <w:ilvl w:val="0"/>
          <w:numId w:val="7"/>
        </w:numPr>
      </w:pPr>
      <w:r>
        <w:t>Teach-In Programm sind so lange vorhanden, bis die App beendet oder der Roboter ausgeschalten wird.</w:t>
      </w:r>
    </w:p>
    <w:p w14:paraId="167E34AD" w14:textId="622A2F3D" w:rsidR="0003547A" w:rsidRDefault="0003547A" w:rsidP="0003547A"/>
    <w:p w14:paraId="076319FF" w14:textId="1ED01364" w:rsidR="0003547A" w:rsidRDefault="0003547A" w:rsidP="00416A77">
      <w:pPr>
        <w:pStyle w:val="berschrift3"/>
      </w:pPr>
      <w:bookmarkStart w:id="3" w:name="_Toc98230747"/>
      <w:r>
        <w:t>Aufgabe 3</w:t>
      </w:r>
      <w:bookmarkEnd w:id="3"/>
    </w:p>
    <w:p w14:paraId="2F849C6D" w14:textId="0D71C4D0" w:rsidR="0003547A" w:rsidRDefault="0003547A" w:rsidP="0003547A"/>
    <w:p w14:paraId="6098106A" w14:textId="5AB0C0DD" w:rsidR="0003547A" w:rsidRDefault="006C229C" w:rsidP="0003547A">
      <w:r>
        <w:t>Bei dieser Aufgabe kann ggfls. auf das Einführungsvideo beim Starten der App zurückgegriffen werden.</w:t>
      </w:r>
    </w:p>
    <w:p w14:paraId="49E3BDD2" w14:textId="40F5EB78" w:rsidR="006C229C" w:rsidRDefault="006C229C" w:rsidP="0003547A"/>
    <w:p w14:paraId="35572DB1" w14:textId="321E25D2" w:rsidR="006C229C" w:rsidRPr="00DB7F5C" w:rsidRDefault="00AD4443" w:rsidP="00AD4443">
      <w:pPr>
        <w:pStyle w:val="Listenabsatz"/>
        <w:numPr>
          <w:ilvl w:val="0"/>
          <w:numId w:val="15"/>
        </w:numPr>
        <w:rPr>
          <w:b/>
          <w:bCs/>
        </w:rPr>
      </w:pPr>
      <w:r w:rsidRPr="00DB7F5C">
        <w:rPr>
          <w:b/>
          <w:bCs/>
        </w:rPr>
        <w:t>Beschriftung der Blöcke</w:t>
      </w:r>
      <w:r w:rsidR="00DB7F5C" w:rsidRPr="00DB7F5C">
        <w:rPr>
          <w:b/>
          <w:bCs/>
        </w:rPr>
        <w:t xml:space="preserve"> und deren Funktion</w:t>
      </w:r>
    </w:p>
    <w:p w14:paraId="3A4A9ED9" w14:textId="77777777" w:rsidR="00AD4443" w:rsidRDefault="00AD4443" w:rsidP="00DB7F5C"/>
    <w:p w14:paraId="7E5D789B" w14:textId="12179759" w:rsidR="00AD4443" w:rsidRPr="00AD4443" w:rsidRDefault="00AD4443" w:rsidP="00AD4443">
      <w:pPr>
        <w:pStyle w:val="Listenabsatz"/>
        <w:rPr>
          <w:b/>
          <w:bCs/>
        </w:rPr>
      </w:pPr>
      <w:r w:rsidRPr="00AD4443">
        <w:rPr>
          <w:b/>
          <w:bCs/>
        </w:rPr>
        <w:t>Grün</w:t>
      </w:r>
    </w:p>
    <w:p w14:paraId="62E8C9D1" w14:textId="4C3BBFA2" w:rsidR="00AD4443" w:rsidRP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2CF81EED" wp14:editId="45C72A76">
            <wp:extent cx="541866" cy="609436"/>
            <wp:effectExtent l="0" t="0" r="0" b="63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77" t="79615" r="78476" b="-1992"/>
                    <a:stretch/>
                  </pic:blipFill>
                  <pic:spPr bwMode="auto">
                    <a:xfrm>
                      <a:off x="0" y="0"/>
                      <a:ext cx="551073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 xml:space="preserve">Programmstart: </w:t>
      </w:r>
      <w:r w:rsidR="00DB7F5C" w:rsidRPr="00DB7F5C">
        <w:t>Hier beginnt das Programm bei Programmstart</w:t>
      </w:r>
    </w:p>
    <w:p w14:paraId="17934C57" w14:textId="70FE0F8D" w:rsidR="00AD4443" w:rsidRPr="00AD4443" w:rsidRDefault="00AD4443" w:rsidP="00AD4443">
      <w:pPr>
        <w:pStyle w:val="Listenabsatz"/>
      </w:pPr>
      <w:r w:rsidRPr="00AD4443">
        <w:drawing>
          <wp:inline distT="0" distB="0" distL="0" distR="0" wp14:anchorId="04B4CBD6" wp14:editId="26FC717D">
            <wp:extent cx="566620" cy="608965"/>
            <wp:effectExtent l="0" t="0" r="5080" b="63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27" t="79615" r="69110" b="-1992"/>
                    <a:stretch/>
                  </pic:blipFill>
                  <pic:spPr bwMode="auto">
                    <a:xfrm>
                      <a:off x="0" y="0"/>
                      <a:ext cx="576693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>Klatschen: Wenn geklatscht wird…</w:t>
      </w:r>
    </w:p>
    <w:p w14:paraId="08E47149" w14:textId="63EC0C1D" w:rsidR="00AD4443" w:rsidRP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3D9A8A59" wp14:editId="6CBA4C2D">
            <wp:extent cx="540583" cy="608965"/>
            <wp:effectExtent l="0" t="0" r="0" b="63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44" t="79615" r="60024" b="-1992"/>
                    <a:stretch/>
                  </pic:blipFill>
                  <pic:spPr bwMode="auto">
                    <a:xfrm>
                      <a:off x="0" y="0"/>
                      <a:ext cx="550193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>Stoßstange: Wenn die Stoßstange gedrückt wird…</w:t>
      </w:r>
    </w:p>
    <w:p w14:paraId="3EDAC287" w14:textId="624D6EC0" w:rsidR="00AD4443" w:rsidRP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42093E01" wp14:editId="779C7650">
            <wp:extent cx="554990" cy="609436"/>
            <wp:effectExtent l="0" t="0" r="0" b="63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56" t="79615" r="50581" b="-1992"/>
                    <a:stretch/>
                  </pic:blipFill>
                  <pic:spPr bwMode="auto">
                    <a:xfrm>
                      <a:off x="0" y="0"/>
                      <a:ext cx="564420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>Spur: Wenn eine Spur gefunden wude….</w:t>
      </w:r>
    </w:p>
    <w:p w14:paraId="69659A0B" w14:textId="77777777" w:rsidR="00AD4443" w:rsidRPr="00AD4443" w:rsidRDefault="00AD4443" w:rsidP="00AD4443"/>
    <w:p w14:paraId="79D39280" w14:textId="77777777" w:rsidR="00AD4443" w:rsidRPr="00AD4443" w:rsidRDefault="00AD4443" w:rsidP="00AD4443">
      <w:pPr>
        <w:pStyle w:val="Listenabsatz"/>
      </w:pPr>
    </w:p>
    <w:p w14:paraId="44A83807" w14:textId="77777777" w:rsidR="00AD4443" w:rsidRPr="00AD4443" w:rsidRDefault="00AD4443" w:rsidP="00AD4443">
      <w:pPr>
        <w:pStyle w:val="Listenabsatz"/>
        <w:rPr>
          <w:b/>
          <w:bCs/>
        </w:rPr>
      </w:pPr>
      <w:r w:rsidRPr="00AD4443">
        <w:rPr>
          <w:b/>
          <w:bCs/>
        </w:rPr>
        <w:t>Blau</w:t>
      </w:r>
    </w:p>
    <w:p w14:paraId="619DFCED" w14:textId="77777777" w:rsidR="00AD4443" w:rsidRPr="00AD4443" w:rsidRDefault="00AD4443" w:rsidP="00AD4443"/>
    <w:p w14:paraId="04FCF913" w14:textId="0AC111F9" w:rsidR="00AD4443" w:rsidRP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4873E5FB" wp14:editId="214A9F09">
            <wp:extent cx="613492" cy="491067"/>
            <wp:effectExtent l="0" t="0" r="0" b="444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4" t="82251" r="78062" b="1940"/>
                    <a:stretch/>
                  </pic:blipFill>
                  <pic:spPr bwMode="auto">
                    <a:xfrm>
                      <a:off x="0" y="0"/>
                      <a:ext cx="615392" cy="49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>Soundausgabe: Ein Sound wird ausgegeben</w:t>
      </w:r>
    </w:p>
    <w:p w14:paraId="77EC13BC" w14:textId="37447F40" w:rsid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46C3CF5F" wp14:editId="60F744B4">
            <wp:extent cx="582790" cy="499534"/>
            <wp:effectExtent l="0" t="0" r="8255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38" t="82251" r="68722" b="-26"/>
                    <a:stretch/>
                  </pic:blipFill>
                  <pic:spPr bwMode="auto">
                    <a:xfrm>
                      <a:off x="0" y="0"/>
                      <a:ext cx="584067" cy="50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>Geschwindigkeit: Einstellen der Geschwindigkeit</w:t>
      </w:r>
    </w:p>
    <w:p w14:paraId="59D29E5A" w14:textId="581FDDC9" w:rsidR="00DB7F5C" w:rsidRDefault="00DB7F5C">
      <w:r>
        <w:br w:type="page"/>
      </w:r>
    </w:p>
    <w:p w14:paraId="41A37822" w14:textId="00B8330E" w:rsidR="00DB7F5C" w:rsidRPr="00DB7F5C" w:rsidRDefault="00AD4443" w:rsidP="00DB7F5C">
      <w:pPr>
        <w:pStyle w:val="Listenabsatz"/>
        <w:rPr>
          <w:rFonts w:cs="Arial"/>
          <w:szCs w:val="22"/>
        </w:rPr>
      </w:pPr>
      <w:r w:rsidRPr="00DB7F5C">
        <w:rPr>
          <w:rFonts w:cs="Arial"/>
          <w:noProof/>
          <w:szCs w:val="22"/>
        </w:rPr>
        <w:lastRenderedPageBreak/>
        <w:drawing>
          <wp:inline distT="0" distB="0" distL="0" distR="0" wp14:anchorId="09139B64" wp14:editId="503CF151">
            <wp:extent cx="605277" cy="575733"/>
            <wp:effectExtent l="0" t="0" r="4445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8" t="82250" r="59838" b="-1014"/>
                    <a:stretch/>
                  </pic:blipFill>
                  <pic:spPr bwMode="auto">
                    <a:xfrm>
                      <a:off x="0" y="0"/>
                      <a:ext cx="607377" cy="57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 w:rsidRPr="00DB7F5C">
        <w:rPr>
          <w:rFonts w:cs="Arial"/>
          <w:szCs w:val="22"/>
        </w:rPr>
        <w:tab/>
        <w:t xml:space="preserve">Vorwärts / rückwärts: </w:t>
      </w:r>
    </w:p>
    <w:p w14:paraId="2B0B86F2" w14:textId="12B5D7ED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Style w:val="normaltextrun"/>
          <w:rFonts w:ascii="Arial" w:hAnsi="Arial" w:cs="Arial"/>
          <w:sz w:val="22"/>
          <w:szCs w:val="22"/>
        </w:rPr>
      </w:pPr>
      <w:r w:rsidRPr="00DB7F5C">
        <w:rPr>
          <w:rStyle w:val="normaltextrun"/>
          <w:rFonts w:ascii="Arial" w:hAnsi="Arial" w:cs="Arial"/>
          <w:sz w:val="22"/>
          <w:szCs w:val="22"/>
        </w:rPr>
        <w:t xml:space="preserve">Vorwärts / rückwärtsfahren, bis eine </w:t>
      </w:r>
      <w:r w:rsidRPr="00DB7F5C">
        <w:rPr>
          <w:rStyle w:val="normaltextrun"/>
          <w:rFonts w:ascii="Arial" w:hAnsi="Arial" w:cs="Arial"/>
          <w:sz w:val="22"/>
          <w:szCs w:val="22"/>
        </w:rPr>
        <w:t>Bedingung</w:t>
      </w:r>
      <w:r w:rsidRPr="00DB7F5C">
        <w:rPr>
          <w:rStyle w:val="normaltextrun"/>
          <w:rFonts w:ascii="Arial" w:hAnsi="Arial" w:cs="Arial"/>
          <w:sz w:val="22"/>
          <w:szCs w:val="22"/>
        </w:rPr>
        <w:t xml:space="preserve"> erfüllt ist:</w:t>
      </w:r>
    </w:p>
    <w:p w14:paraId="7B762A03" w14:textId="77777777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Style w:val="normaltextrun"/>
          <w:rFonts w:ascii="Arial" w:hAnsi="Arial" w:cs="Arial"/>
          <w:sz w:val="22"/>
          <w:szCs w:val="22"/>
        </w:rPr>
      </w:pPr>
      <w:r w:rsidRPr="00DB7F5C">
        <w:rPr>
          <w:rStyle w:val="normaltextrun"/>
          <w:rFonts w:ascii="Arial" w:hAnsi="Arial" w:cs="Arial"/>
          <w:sz w:val="22"/>
          <w:szCs w:val="22"/>
        </w:rPr>
        <w:t>•</w:t>
      </w:r>
      <w:r w:rsidRPr="00DB7F5C">
        <w:rPr>
          <w:rStyle w:val="normaltextrun"/>
          <w:rFonts w:ascii="Arial" w:hAnsi="Arial" w:cs="Arial"/>
          <w:sz w:val="22"/>
          <w:szCs w:val="22"/>
        </w:rPr>
        <w:tab/>
        <w:t xml:space="preserve">für immer, </w:t>
      </w:r>
    </w:p>
    <w:p w14:paraId="7F36AE8C" w14:textId="77777777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Style w:val="normaltextrun"/>
          <w:rFonts w:ascii="Arial" w:hAnsi="Arial" w:cs="Arial"/>
          <w:sz w:val="22"/>
          <w:szCs w:val="22"/>
        </w:rPr>
      </w:pPr>
      <w:r w:rsidRPr="00DB7F5C">
        <w:rPr>
          <w:rStyle w:val="normaltextrun"/>
          <w:rFonts w:ascii="Arial" w:hAnsi="Arial" w:cs="Arial"/>
          <w:sz w:val="22"/>
          <w:szCs w:val="22"/>
        </w:rPr>
        <w:t>•</w:t>
      </w:r>
      <w:r w:rsidRPr="00DB7F5C">
        <w:rPr>
          <w:rStyle w:val="normaltextrun"/>
          <w:rFonts w:ascii="Arial" w:hAnsi="Arial" w:cs="Arial"/>
          <w:sz w:val="22"/>
          <w:szCs w:val="22"/>
        </w:rPr>
        <w:tab/>
        <w:t xml:space="preserve">bis Stoßstange getroffen wurde,  </w:t>
      </w:r>
    </w:p>
    <w:p w14:paraId="65295D10" w14:textId="6FD31BA1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Fonts w:ascii="Arial" w:hAnsi="Arial" w:cs="Arial"/>
          <w:sz w:val="22"/>
          <w:szCs w:val="22"/>
        </w:rPr>
      </w:pPr>
      <w:r w:rsidRPr="00DB7F5C">
        <w:rPr>
          <w:rFonts w:ascii="Arial" w:hAnsi="Arial" w:cs="Arial"/>
          <w:sz w:val="22"/>
          <w:szCs w:val="22"/>
        </w:rPr>
        <w:t>•</w:t>
      </w:r>
      <w:r w:rsidRPr="00DB7F5C">
        <w:rPr>
          <w:rFonts w:ascii="Arial" w:hAnsi="Arial" w:cs="Arial"/>
          <w:sz w:val="22"/>
          <w:szCs w:val="22"/>
        </w:rPr>
        <w:tab/>
        <w:t>bis Linie gefunden wurde</w:t>
      </w:r>
    </w:p>
    <w:p w14:paraId="595B429C" w14:textId="77777777" w:rsidR="00DB7F5C" w:rsidRPr="00AD4443" w:rsidRDefault="00DB7F5C" w:rsidP="00DB7F5C">
      <w:pPr>
        <w:tabs>
          <w:tab w:val="left" w:pos="2067"/>
        </w:tabs>
      </w:pPr>
    </w:p>
    <w:p w14:paraId="30E89653" w14:textId="6916DB28" w:rsidR="00AD4443" w:rsidRP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4D028DC9" wp14:editId="76063E4B">
            <wp:extent cx="592666" cy="534129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72" t="82251" r="50781" b="-357"/>
                    <a:stretch/>
                  </pic:blipFill>
                  <pic:spPr bwMode="auto">
                    <a:xfrm>
                      <a:off x="0" y="0"/>
                      <a:ext cx="594582" cy="53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 xml:space="preserve">Distanz: </w:t>
      </w:r>
      <w:r w:rsidR="00DB7F5C" w:rsidRPr="00DB7F5C">
        <w:t>fährt die eingestellte Distanz vorwärts oder rückwärts</w:t>
      </w:r>
    </w:p>
    <w:p w14:paraId="65DBAC0B" w14:textId="36704883" w:rsidR="00AD4443" w:rsidRP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6890C120" wp14:editId="144DC876">
            <wp:extent cx="600041" cy="499534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60" t="82251" r="41436" b="1289"/>
                    <a:stretch/>
                  </pic:blipFill>
                  <pic:spPr bwMode="auto">
                    <a:xfrm>
                      <a:off x="0" y="0"/>
                      <a:ext cx="603752" cy="50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 xml:space="preserve">Drehen: </w:t>
      </w:r>
      <w:r w:rsidR="00DB7F5C" w:rsidRPr="00DB7F5C">
        <w:t>dreht nach links oder rechts</w:t>
      </w:r>
    </w:p>
    <w:p w14:paraId="3763FD2F" w14:textId="421D16D0" w:rsidR="00AD4443" w:rsidRP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0710168F" wp14:editId="0F3E2E90">
            <wp:extent cx="560339" cy="550333"/>
            <wp:effectExtent l="0" t="0" r="0" b="254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48" t="82250" r="32549" b="-359"/>
                    <a:stretch/>
                  </pic:blipFill>
                  <pic:spPr bwMode="auto">
                    <a:xfrm>
                      <a:off x="0" y="0"/>
                      <a:ext cx="565272" cy="55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>Spur folgen: folgt einer schwarzen Spur</w:t>
      </w:r>
    </w:p>
    <w:p w14:paraId="11F4D017" w14:textId="43E2D204" w:rsidR="00AD4443" w:rsidRPr="00AD4443" w:rsidRDefault="00AD4443" w:rsidP="00AD4443">
      <w:pPr>
        <w:pStyle w:val="Listenabsatz"/>
      </w:pPr>
    </w:p>
    <w:p w14:paraId="77DFB7ED" w14:textId="77777777" w:rsidR="00AD4443" w:rsidRPr="00AD4443" w:rsidRDefault="00AD4443" w:rsidP="00AD4443">
      <w:pPr>
        <w:pStyle w:val="Listenabsatz"/>
      </w:pPr>
    </w:p>
    <w:p w14:paraId="5C9FFA6E" w14:textId="77777777" w:rsidR="00AD4443" w:rsidRPr="00AD4443" w:rsidRDefault="00AD4443" w:rsidP="00AD4443">
      <w:pPr>
        <w:pStyle w:val="Listenabsatz"/>
      </w:pPr>
    </w:p>
    <w:p w14:paraId="00572734" w14:textId="77777777" w:rsidR="00AD4443" w:rsidRPr="00AD4443" w:rsidRDefault="00AD4443" w:rsidP="00AD4443">
      <w:pPr>
        <w:pStyle w:val="Listenabsatz"/>
        <w:rPr>
          <w:b/>
          <w:bCs/>
        </w:rPr>
      </w:pPr>
      <w:r w:rsidRPr="00AD4443">
        <w:rPr>
          <w:b/>
          <w:bCs/>
        </w:rPr>
        <w:t>Grau</w:t>
      </w:r>
    </w:p>
    <w:p w14:paraId="725EFCD6" w14:textId="77777777" w:rsidR="00AD4443" w:rsidRDefault="00AD4443" w:rsidP="00AD4443">
      <w:pPr>
        <w:pStyle w:val="Listenabsatz"/>
      </w:pPr>
    </w:p>
    <w:p w14:paraId="3364D6B5" w14:textId="22E63372" w:rsidR="00AD4443" w:rsidRP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47FF49B0" wp14:editId="27BAC23A">
            <wp:extent cx="793468" cy="567267"/>
            <wp:effectExtent l="0" t="0" r="6985" b="444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6" t="81257" r="76572" b="626"/>
                    <a:stretch/>
                  </pic:blipFill>
                  <pic:spPr bwMode="auto">
                    <a:xfrm>
                      <a:off x="0" y="0"/>
                      <a:ext cx="797511" cy="57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>Warte-Block: Wartet, bis die eingestellte Zeit um ist</w:t>
      </w:r>
    </w:p>
    <w:p w14:paraId="3E8DB75E" w14:textId="77777777" w:rsidR="00AD4443" w:rsidRPr="00AD4443" w:rsidRDefault="00AD4443" w:rsidP="00AD4443">
      <w:pPr>
        <w:pStyle w:val="Listenabsatz"/>
      </w:pPr>
    </w:p>
    <w:p w14:paraId="5DC07447" w14:textId="77777777" w:rsidR="00AD4443" w:rsidRPr="00AD4443" w:rsidRDefault="00AD4443" w:rsidP="00AD4443">
      <w:pPr>
        <w:pStyle w:val="Listenabsatz"/>
      </w:pPr>
    </w:p>
    <w:p w14:paraId="3B39AD8C" w14:textId="77777777" w:rsidR="00AD4443" w:rsidRPr="00AD4443" w:rsidRDefault="00AD4443" w:rsidP="00AD4443">
      <w:pPr>
        <w:pStyle w:val="Listenabsatz"/>
        <w:rPr>
          <w:b/>
          <w:bCs/>
        </w:rPr>
      </w:pPr>
      <w:r w:rsidRPr="00AD4443">
        <w:rPr>
          <w:b/>
          <w:bCs/>
        </w:rPr>
        <w:t>Gelb</w:t>
      </w:r>
    </w:p>
    <w:p w14:paraId="1AD308CE" w14:textId="77777777" w:rsidR="00AD4443" w:rsidRDefault="00AD4443" w:rsidP="00AD4443">
      <w:pPr>
        <w:pStyle w:val="Listenabsatz"/>
      </w:pPr>
    </w:p>
    <w:p w14:paraId="08AA48CA" w14:textId="77777777" w:rsidR="00DB7F5C" w:rsidRDefault="00AD4443" w:rsidP="00DB7F5C">
      <w:pPr>
        <w:pStyle w:val="Listenabsatz"/>
      </w:pPr>
      <w:r w:rsidRPr="00AD4443">
        <w:rPr>
          <w:noProof/>
        </w:rPr>
        <w:drawing>
          <wp:inline distT="0" distB="0" distL="0" distR="0" wp14:anchorId="42B9E404" wp14:editId="706D4916">
            <wp:extent cx="805475" cy="55880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2" t="80941" r="75407" b="-337"/>
                    <a:stretch/>
                  </pic:blipFill>
                  <pic:spPr bwMode="auto">
                    <a:xfrm>
                      <a:off x="0" y="0"/>
                      <a:ext cx="809780" cy="56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 xml:space="preserve">Schleife: </w:t>
      </w:r>
      <w:r w:rsidR="00DB7F5C" w:rsidRPr="00DB7F5C">
        <w:t xml:space="preserve">Die Blöcke innerhalb der Schleife werden wiederholt. </w:t>
      </w:r>
    </w:p>
    <w:p w14:paraId="2202D3B0" w14:textId="20481715" w:rsidR="00AD4443" w:rsidRPr="00AD4443" w:rsidRDefault="00DB7F5C" w:rsidP="00DB7F5C">
      <w:pPr>
        <w:pStyle w:val="Listenabsatz"/>
        <w:ind w:left="2124"/>
      </w:pPr>
      <w:r w:rsidRPr="00DB7F5C">
        <w:t>Die Anzahl der Wiederholungen kann eingestellt werden.</w:t>
      </w:r>
    </w:p>
    <w:p w14:paraId="617FC401" w14:textId="77777777" w:rsidR="00AD4443" w:rsidRPr="00AD4443" w:rsidRDefault="00AD4443" w:rsidP="00AD4443">
      <w:pPr>
        <w:pStyle w:val="Listenabsatz"/>
      </w:pPr>
    </w:p>
    <w:p w14:paraId="7D8F359F" w14:textId="77777777" w:rsidR="00AD4443" w:rsidRPr="00AD4443" w:rsidRDefault="00AD4443" w:rsidP="00AD4443">
      <w:pPr>
        <w:pStyle w:val="Listenabsatz"/>
      </w:pPr>
    </w:p>
    <w:p w14:paraId="7A091E1A" w14:textId="77777777" w:rsidR="00AD4443" w:rsidRPr="00AD4443" w:rsidRDefault="00AD4443" w:rsidP="00AD4443">
      <w:pPr>
        <w:pStyle w:val="Listenabsatz"/>
        <w:rPr>
          <w:b/>
          <w:bCs/>
        </w:rPr>
      </w:pPr>
      <w:r w:rsidRPr="00AD4443">
        <w:rPr>
          <w:b/>
          <w:bCs/>
        </w:rPr>
        <w:t>Rot</w:t>
      </w:r>
    </w:p>
    <w:p w14:paraId="3CB27355" w14:textId="77777777" w:rsidR="00AD4443" w:rsidRDefault="00AD4443" w:rsidP="00AD4443">
      <w:pPr>
        <w:pStyle w:val="Listenabsatz"/>
      </w:pPr>
    </w:p>
    <w:p w14:paraId="604AB46A" w14:textId="192DD1FA" w:rsidR="00AD4443" w:rsidRPr="00AD4443" w:rsidRDefault="00AD4443" w:rsidP="00AD4443">
      <w:pPr>
        <w:pStyle w:val="Listenabsatz"/>
      </w:pPr>
      <w:r w:rsidRPr="00AD4443">
        <w:rPr>
          <w:noProof/>
        </w:rPr>
        <w:drawing>
          <wp:inline distT="0" distB="0" distL="0" distR="0" wp14:anchorId="2B99D6D1" wp14:editId="47D2D349">
            <wp:extent cx="599440" cy="599194"/>
            <wp:effectExtent l="0" t="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6" t="79941" r="78667"/>
                    <a:stretch/>
                  </pic:blipFill>
                  <pic:spPr bwMode="auto">
                    <a:xfrm>
                      <a:off x="0" y="0"/>
                      <a:ext cx="603324" cy="60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7F5C">
        <w:tab/>
        <w:t>Stopp: beendet das Programm</w:t>
      </w:r>
    </w:p>
    <w:p w14:paraId="7A4ED265" w14:textId="77777777" w:rsidR="00AD4443" w:rsidRDefault="00AD4443" w:rsidP="00AD4443">
      <w:pPr>
        <w:pStyle w:val="Listenabsatz"/>
      </w:pPr>
    </w:p>
    <w:p w14:paraId="3ACDDDF7" w14:textId="06C90F45" w:rsidR="0003547A" w:rsidRDefault="0003547A" w:rsidP="0003547A"/>
    <w:p w14:paraId="6A5B88EE" w14:textId="194AF0AC" w:rsidR="0003547A" w:rsidRDefault="0003547A">
      <w:r>
        <w:br w:type="page"/>
      </w:r>
    </w:p>
    <w:p w14:paraId="3EDD9D64" w14:textId="6E47871B" w:rsidR="0003547A" w:rsidRDefault="0003547A" w:rsidP="00416A77">
      <w:pPr>
        <w:pStyle w:val="berschrift3"/>
      </w:pPr>
      <w:bookmarkStart w:id="4" w:name="_Toc98230748"/>
      <w:r>
        <w:lastRenderedPageBreak/>
        <w:t>Aufgabe 4</w:t>
      </w:r>
      <w:bookmarkEnd w:id="4"/>
    </w:p>
    <w:p w14:paraId="4916FA3D" w14:textId="118AD180" w:rsidR="0003547A" w:rsidRDefault="0003547A" w:rsidP="0003547A"/>
    <w:p w14:paraId="1593DF17" w14:textId="3D16479B" w:rsidR="0003547A" w:rsidRDefault="00F974A3" w:rsidP="0003547A">
      <w:pPr>
        <w:pStyle w:val="Listenabsatz"/>
        <w:numPr>
          <w:ilvl w:val="0"/>
          <w:numId w:val="8"/>
        </w:numPr>
      </w:pPr>
      <w:r>
        <w:t>Erster Einsatz der kennengelernten Programmierblöcke.</w:t>
      </w:r>
    </w:p>
    <w:p w14:paraId="1AC5CB5F" w14:textId="1E6DF342" w:rsidR="00F974A3" w:rsidRDefault="00F974A3" w:rsidP="0003547A">
      <w:pPr>
        <w:pStyle w:val="Listenabsatz"/>
        <w:numPr>
          <w:ilvl w:val="0"/>
          <w:numId w:val="8"/>
        </w:numPr>
      </w:pPr>
      <w:r>
        <w:t>Musterlösungen zu den Aufgabenschritten:</w:t>
      </w:r>
    </w:p>
    <w:p w14:paraId="7B19EA36" w14:textId="5907E4E1" w:rsidR="00F974A3" w:rsidRDefault="00F974A3" w:rsidP="00F974A3"/>
    <w:p w14:paraId="1EE45E89" w14:textId="4679F149" w:rsidR="00F974A3" w:rsidRDefault="00F974A3" w:rsidP="00F974A3">
      <w:pPr>
        <w:pStyle w:val="Listenabsatz"/>
        <w:numPr>
          <w:ilvl w:val="0"/>
          <w:numId w:val="9"/>
        </w:numPr>
      </w:pPr>
      <w:r>
        <w:t>20 cm nach vorne fahren</w:t>
      </w:r>
    </w:p>
    <w:p w14:paraId="4F2A4E5E" w14:textId="18FE71E3" w:rsidR="00F974A3" w:rsidRDefault="00F974A3" w:rsidP="00F974A3">
      <w:pPr>
        <w:pStyle w:val="Listenabsatz"/>
      </w:pPr>
      <w:r w:rsidRPr="0027028E">
        <w:rPr>
          <w:noProof/>
          <w:sz w:val="40"/>
          <w:szCs w:val="40"/>
        </w:rPr>
        <w:drawing>
          <wp:inline distT="0" distB="0" distL="0" distR="0" wp14:anchorId="4F023DB2" wp14:editId="36D30BDD">
            <wp:extent cx="2219371" cy="1066134"/>
            <wp:effectExtent l="0" t="0" r="0" b="12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44" b="9913"/>
                    <a:stretch/>
                  </pic:blipFill>
                  <pic:spPr bwMode="auto">
                    <a:xfrm>
                      <a:off x="0" y="0"/>
                      <a:ext cx="2223720" cy="1068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633BC" w14:textId="3D4D7025" w:rsidR="00F974A3" w:rsidRDefault="00F974A3" w:rsidP="00F974A3">
      <w:pPr>
        <w:pStyle w:val="Listenabsatz"/>
      </w:pPr>
      <w:r w:rsidRPr="00F974A3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A22E65F" wp14:editId="79D142AD">
                <wp:simplePos x="0" y="0"/>
                <wp:positionH relativeFrom="page">
                  <wp:posOffset>2680971</wp:posOffset>
                </wp:positionH>
                <wp:positionV relativeFrom="page">
                  <wp:posOffset>3299460</wp:posOffset>
                </wp:positionV>
                <wp:extent cx="288176" cy="186537"/>
                <wp:effectExtent l="0" t="6350" r="0" b="0"/>
                <wp:wrapNone/>
                <wp:docPr id="41" name="Pfeil: nach recht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88176" cy="186537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FF1C5" id="Pfeil: nach rechts 41" o:spid="_x0000_s1026" type="#_x0000_t13" style="position:absolute;margin-left:211.1pt;margin-top:259.8pt;width:22.7pt;height:14.7pt;rotation:90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" adj="14609" fillcolor="#4472c4 [3204]" stroked="f" strokeweight="1pt">
                <w10:wrap anchorx="page" anchory="page"/>
              </v:shape>
            </w:pict>
          </mc:Fallback>
        </mc:AlternateContent>
      </w:r>
    </w:p>
    <w:p w14:paraId="743777F1" w14:textId="77777777" w:rsidR="00F974A3" w:rsidRDefault="00F974A3" w:rsidP="00F974A3">
      <w:pPr>
        <w:pStyle w:val="Listenabsatz"/>
      </w:pPr>
    </w:p>
    <w:p w14:paraId="7FE4E087" w14:textId="795497B8" w:rsidR="00F974A3" w:rsidRDefault="00F974A3" w:rsidP="00F974A3">
      <w:pPr>
        <w:pStyle w:val="Listenabsatz"/>
      </w:pPr>
    </w:p>
    <w:p w14:paraId="18E29134" w14:textId="0F014BB8" w:rsidR="00F974A3" w:rsidRDefault="00F974A3" w:rsidP="00F974A3">
      <w:pPr>
        <w:pStyle w:val="Listenabsatz"/>
      </w:pPr>
      <w:r w:rsidRPr="00F974A3">
        <w:rPr>
          <w:noProof/>
        </w:rPr>
        <w:drawing>
          <wp:inline distT="0" distB="0" distL="0" distR="0" wp14:anchorId="570B9CD1" wp14:editId="04A692A0">
            <wp:extent cx="3713480" cy="573038"/>
            <wp:effectExtent l="0" t="0" r="1270" b="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05"/>
                    <a:stretch/>
                  </pic:blipFill>
                  <pic:spPr bwMode="auto">
                    <a:xfrm>
                      <a:off x="0" y="0"/>
                      <a:ext cx="3713480" cy="573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C28C5D" w14:textId="5ED4107C" w:rsidR="00F974A3" w:rsidRDefault="00F974A3" w:rsidP="00F974A3">
      <w:pPr>
        <w:pStyle w:val="Listenabsatz"/>
      </w:pPr>
    </w:p>
    <w:p w14:paraId="0889451C" w14:textId="2F510B84" w:rsidR="00F974A3" w:rsidRDefault="00F974A3" w:rsidP="00F974A3">
      <w:pPr>
        <w:pStyle w:val="Listenabsatz"/>
        <w:numPr>
          <w:ilvl w:val="0"/>
          <w:numId w:val="9"/>
        </w:numPr>
      </w:pPr>
      <w:r>
        <w:t>Einbau der Drehung und der Verzögerungen</w:t>
      </w:r>
    </w:p>
    <w:p w14:paraId="5333A61C" w14:textId="77777777" w:rsidR="00F974A3" w:rsidRDefault="00F974A3" w:rsidP="00F974A3">
      <w:pPr>
        <w:pStyle w:val="Listenabsatz"/>
      </w:pPr>
    </w:p>
    <w:p w14:paraId="4DE124EC" w14:textId="2523056E" w:rsidR="00F974A3" w:rsidRDefault="00F974A3" w:rsidP="00F974A3">
      <w:pPr>
        <w:pStyle w:val="Listenabsatz"/>
      </w:pPr>
      <w:r>
        <w:rPr>
          <w:noProof/>
        </w:rPr>
        <w:drawing>
          <wp:inline distT="0" distB="0" distL="0" distR="0" wp14:anchorId="5E12ED99" wp14:editId="30A7FCA1">
            <wp:extent cx="4603115" cy="1017905"/>
            <wp:effectExtent l="0" t="0" r="6985" b="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1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BEC15" w14:textId="77777777" w:rsidR="00F974A3" w:rsidRDefault="00F974A3"/>
    <w:p w14:paraId="17D0865B" w14:textId="77777777" w:rsidR="00F974A3" w:rsidRDefault="00F974A3"/>
    <w:p w14:paraId="7E3A3520" w14:textId="014CA7F2" w:rsidR="00F974A3" w:rsidRDefault="00F974A3" w:rsidP="00416A77"/>
    <w:p w14:paraId="4B940AA0" w14:textId="35BF129F" w:rsidR="00F974A3" w:rsidRDefault="00F974A3">
      <w:r>
        <w:br w:type="page"/>
      </w:r>
    </w:p>
    <w:p w14:paraId="62D1C943" w14:textId="7A1D85A7" w:rsidR="00F974A3" w:rsidRDefault="00F974A3" w:rsidP="00416A77">
      <w:pPr>
        <w:pStyle w:val="berschrift3"/>
      </w:pPr>
      <w:bookmarkStart w:id="5" w:name="_Toc98230749"/>
      <w:r>
        <w:lastRenderedPageBreak/>
        <w:t>Aufgabe 5</w:t>
      </w:r>
      <w:bookmarkEnd w:id="5"/>
    </w:p>
    <w:p w14:paraId="599D5339" w14:textId="038E9FC8" w:rsidR="00F974A3" w:rsidRDefault="00F974A3" w:rsidP="00F974A3"/>
    <w:p w14:paraId="1194689E" w14:textId="471376A5" w:rsidR="00F974A3" w:rsidRDefault="00AF52B1" w:rsidP="00AF52B1">
      <w:pPr>
        <w:pStyle w:val="Listenabsatz"/>
        <w:numPr>
          <w:ilvl w:val="0"/>
          <w:numId w:val="11"/>
        </w:numPr>
      </w:pPr>
      <w:r>
        <w:t>Programmierung für das Folgen der schwarzen Linie:</w:t>
      </w:r>
    </w:p>
    <w:p w14:paraId="021B0698" w14:textId="42774018" w:rsidR="00AF52B1" w:rsidRDefault="00AF52B1" w:rsidP="00AF52B1">
      <w:pPr>
        <w:pStyle w:val="Listenabsatz"/>
      </w:pPr>
      <w:r>
        <w:rPr>
          <w:noProof/>
        </w:rPr>
        <w:drawing>
          <wp:inline distT="0" distB="0" distL="0" distR="0" wp14:anchorId="08D4858E" wp14:editId="4FB1AB56">
            <wp:extent cx="1896533" cy="926812"/>
            <wp:effectExtent l="0" t="0" r="8890" b="6985"/>
            <wp:docPr id="134" name="Grafi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329" cy="93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E061F" w14:textId="6A3C6C58" w:rsidR="00AF52B1" w:rsidRDefault="00AF52B1" w:rsidP="00AF52B1"/>
    <w:p w14:paraId="2B154FC6" w14:textId="43CBF013" w:rsidR="00AF52B1" w:rsidRDefault="00AF52B1" w:rsidP="00AF52B1">
      <w:pPr>
        <w:pStyle w:val="berschrift3"/>
      </w:pPr>
      <w:bookmarkStart w:id="6" w:name="_Toc98230750"/>
      <w:r>
        <w:t>Aufgabe 6</w:t>
      </w:r>
      <w:bookmarkEnd w:id="6"/>
    </w:p>
    <w:p w14:paraId="01C5F3D4" w14:textId="2227C736" w:rsidR="00AF52B1" w:rsidRDefault="00AF52B1" w:rsidP="00AF52B1"/>
    <w:p w14:paraId="09E2A349" w14:textId="7B0F795E" w:rsidR="00A21181" w:rsidRDefault="00AF52B1" w:rsidP="00AF52B1">
      <w:pPr>
        <w:pStyle w:val="Listenabsatz"/>
        <w:numPr>
          <w:ilvl w:val="0"/>
          <w:numId w:val="11"/>
        </w:numPr>
      </w:pPr>
      <w:r>
        <w:t>Alltagsbeispiele für Stoßstangen: beispielsweise an Autos</w:t>
      </w:r>
      <w:r w:rsidR="00A21181">
        <w:t xml:space="preserve"> und</w:t>
      </w:r>
      <w:r>
        <w:t xml:space="preserve"> LKWs</w:t>
      </w:r>
      <w:r w:rsidR="009A3F38">
        <w:t>,</w:t>
      </w:r>
      <w:r w:rsidR="00A21181">
        <w:t xml:space="preserve"> sowohl vorne als auch hinten</w:t>
      </w:r>
      <w:r>
        <w:br/>
        <w:t>Funktion einer Stoßstange</w:t>
      </w:r>
      <w:r w:rsidR="00A21181">
        <w:t xml:space="preserve"> sind bspw.</w:t>
      </w:r>
      <w:r>
        <w:t>:</w:t>
      </w:r>
      <w:r w:rsidR="00A21181">
        <w:t xml:space="preserve"> </w:t>
      </w:r>
    </w:p>
    <w:p w14:paraId="4B61F94B" w14:textId="0EE3CF54" w:rsidR="00A21181" w:rsidRDefault="00A21181" w:rsidP="00A21181">
      <w:pPr>
        <w:pStyle w:val="Listenabsatz"/>
        <w:numPr>
          <w:ilvl w:val="0"/>
          <w:numId w:val="12"/>
        </w:numPr>
      </w:pPr>
      <w:r>
        <w:t>Schutzbarriere für Fahrzeuginsassen bei Zusammenstößen</w:t>
      </w:r>
    </w:p>
    <w:p w14:paraId="0AF192D2" w14:textId="54EE15C0" w:rsidR="00A21181" w:rsidRDefault="00A21181" w:rsidP="00A21181">
      <w:pPr>
        <w:pStyle w:val="Listenabsatz"/>
        <w:numPr>
          <w:ilvl w:val="0"/>
          <w:numId w:val="12"/>
        </w:numPr>
      </w:pPr>
      <w:r>
        <w:t>Schutzbarriere für Fußgänger und Fahrradfahrer bei Zusammenstößen</w:t>
      </w:r>
    </w:p>
    <w:p w14:paraId="71B50730" w14:textId="6ED70EDC" w:rsidR="00A21181" w:rsidRDefault="00A21181" w:rsidP="00A21181">
      <w:pPr>
        <w:pStyle w:val="Listenabsatz"/>
        <w:numPr>
          <w:ilvl w:val="0"/>
          <w:numId w:val="12"/>
        </w:numPr>
      </w:pPr>
      <w:r>
        <w:t>Unterbringung von Sensoren (bspw. Abstandssensoren)</w:t>
      </w:r>
    </w:p>
    <w:p w14:paraId="6B122920" w14:textId="7CE2AA8C" w:rsidR="00AF52B1" w:rsidRDefault="00A21181" w:rsidP="00A21181">
      <w:pPr>
        <w:pStyle w:val="Listenabsatz"/>
        <w:numPr>
          <w:ilvl w:val="0"/>
          <w:numId w:val="12"/>
        </w:numPr>
      </w:pPr>
      <w:r>
        <w:t>Verbesserung der Aerodynamik</w:t>
      </w:r>
    </w:p>
    <w:p w14:paraId="1EB5C635" w14:textId="481F9713" w:rsidR="00A21181" w:rsidRDefault="00A21181" w:rsidP="00A21181">
      <w:pPr>
        <w:pStyle w:val="Listenabsatz"/>
        <w:numPr>
          <w:ilvl w:val="0"/>
          <w:numId w:val="12"/>
        </w:numPr>
      </w:pPr>
      <w:r>
        <w:t>Designaspekt</w:t>
      </w:r>
    </w:p>
    <w:p w14:paraId="7EF39023" w14:textId="77777777" w:rsidR="006244B8" w:rsidRDefault="006244B8" w:rsidP="006244B8"/>
    <w:p w14:paraId="43A64595" w14:textId="31C52B79" w:rsidR="00A21181" w:rsidRDefault="006244B8" w:rsidP="00A21181">
      <w:pPr>
        <w:pStyle w:val="Listenabsatz"/>
        <w:numPr>
          <w:ilvl w:val="0"/>
          <w:numId w:val="11"/>
        </w:numPr>
      </w:pPr>
      <w:r>
        <w:t>Programmierung zum Abspielen des Sounds bei Berührung der Stoßstange:</w:t>
      </w:r>
    </w:p>
    <w:p w14:paraId="74219A0B" w14:textId="77777777" w:rsidR="006244B8" w:rsidRDefault="006244B8" w:rsidP="006244B8">
      <w:pPr>
        <w:pStyle w:val="Listenabsatz"/>
      </w:pPr>
    </w:p>
    <w:p w14:paraId="3B67ED18" w14:textId="159F068A" w:rsidR="006244B8" w:rsidRDefault="006244B8" w:rsidP="006244B8">
      <w:pPr>
        <w:pStyle w:val="Listenabsatz"/>
      </w:pPr>
      <w:r>
        <w:rPr>
          <w:noProof/>
        </w:rPr>
        <w:drawing>
          <wp:inline distT="0" distB="0" distL="0" distR="0" wp14:anchorId="56839F58" wp14:editId="03AD5DDD">
            <wp:extent cx="1871961" cy="1032933"/>
            <wp:effectExtent l="0" t="0" r="0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39" t="2177" r="42449" b="82124"/>
                    <a:stretch/>
                  </pic:blipFill>
                  <pic:spPr bwMode="auto">
                    <a:xfrm>
                      <a:off x="0" y="0"/>
                      <a:ext cx="1889328" cy="104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EEBC91" w14:textId="505017FF" w:rsidR="006244B8" w:rsidRDefault="006244B8" w:rsidP="006244B8"/>
    <w:p w14:paraId="2BB582C8" w14:textId="2B832628" w:rsidR="006244B8" w:rsidRDefault="006244B8" w:rsidP="006244B8">
      <w:pPr>
        <w:pStyle w:val="berschrift3"/>
      </w:pPr>
      <w:bookmarkStart w:id="7" w:name="_Toc98230751"/>
      <w:r>
        <w:t>Aufgabe 7</w:t>
      </w:r>
      <w:bookmarkEnd w:id="7"/>
    </w:p>
    <w:p w14:paraId="615B968F" w14:textId="11ABD779" w:rsidR="006244B8" w:rsidRDefault="006244B8" w:rsidP="006244B8"/>
    <w:p w14:paraId="0876098A" w14:textId="57B0D29C" w:rsidR="006244B8" w:rsidRDefault="006244B8" w:rsidP="006244B8">
      <w:pPr>
        <w:pStyle w:val="Listenabsatz"/>
        <w:numPr>
          <w:ilvl w:val="0"/>
          <w:numId w:val="11"/>
        </w:numPr>
      </w:pPr>
      <w:r>
        <w:t>Programmierung Spur folgen, Hindernis erkennen, umdrehen</w:t>
      </w:r>
    </w:p>
    <w:p w14:paraId="1CDF206E" w14:textId="254F0CA1" w:rsidR="006244B8" w:rsidRDefault="006244B8" w:rsidP="006244B8">
      <w:pPr>
        <w:pStyle w:val="Listenabsatz"/>
      </w:pPr>
    </w:p>
    <w:p w14:paraId="0EDDF4BC" w14:textId="3BC2D089" w:rsidR="006244B8" w:rsidRDefault="006244B8" w:rsidP="006244B8">
      <w:pPr>
        <w:pStyle w:val="Listenabsatz"/>
        <w:jc w:val="both"/>
      </w:pPr>
      <w:r w:rsidRPr="006244B8">
        <w:rPr>
          <w:noProof/>
        </w:rPr>
        <w:drawing>
          <wp:anchor distT="0" distB="0" distL="114300" distR="114300" simplePos="0" relativeHeight="251698176" behindDoc="0" locked="0" layoutInCell="1" allowOverlap="1" wp14:anchorId="151A912F" wp14:editId="2B6AAE09">
            <wp:simplePos x="0" y="0"/>
            <wp:positionH relativeFrom="margin">
              <wp:posOffset>183303</wp:posOffset>
            </wp:positionH>
            <wp:positionV relativeFrom="paragraph">
              <wp:posOffset>1501564</wp:posOffset>
            </wp:positionV>
            <wp:extent cx="321733" cy="321733"/>
            <wp:effectExtent l="0" t="0" r="2540" b="2540"/>
            <wp:wrapNone/>
            <wp:docPr id="138" name="Grafik 138" descr="Abzeichen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Grafik 138" descr="Abzeichen mit einfarbiger Füllu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33" cy="3217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244B8">
        <w:rPr>
          <w:noProof/>
        </w:rPr>
        <w:drawing>
          <wp:anchor distT="0" distB="0" distL="114300" distR="114300" simplePos="0" relativeHeight="251697152" behindDoc="0" locked="0" layoutInCell="1" allowOverlap="1" wp14:anchorId="315F39E6" wp14:editId="44B5E04C">
            <wp:simplePos x="0" y="0"/>
            <wp:positionH relativeFrom="margin">
              <wp:posOffset>121497</wp:posOffset>
            </wp:positionH>
            <wp:positionV relativeFrom="paragraph">
              <wp:posOffset>298874</wp:posOffset>
            </wp:positionV>
            <wp:extent cx="321734" cy="321734"/>
            <wp:effectExtent l="0" t="0" r="2540" b="2540"/>
            <wp:wrapNone/>
            <wp:docPr id="137" name="Grafik 137" descr="Marke 1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Grafik 137" descr="Marke 1 mit einfarbiger Füllu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34" cy="3217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244B8">
        <w:rPr>
          <w:noProof/>
        </w:rPr>
        <w:drawing>
          <wp:anchor distT="0" distB="0" distL="114300" distR="114300" simplePos="0" relativeHeight="251696128" behindDoc="0" locked="0" layoutInCell="1" allowOverlap="1" wp14:anchorId="2029ED3B" wp14:editId="517ADD77">
            <wp:simplePos x="0" y="0"/>
            <wp:positionH relativeFrom="margin">
              <wp:posOffset>355600</wp:posOffset>
            </wp:positionH>
            <wp:positionV relativeFrom="paragraph">
              <wp:posOffset>11006</wp:posOffset>
            </wp:positionV>
            <wp:extent cx="2573866" cy="2139924"/>
            <wp:effectExtent l="0" t="0" r="0" b="0"/>
            <wp:wrapSquare wrapText="bothSides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3866" cy="21399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C6DF54" w14:textId="20886D42" w:rsidR="006244B8" w:rsidRPr="006244B8" w:rsidRDefault="006244B8" w:rsidP="006244B8"/>
    <w:p w14:paraId="2CD43ACB" w14:textId="64E051F7" w:rsidR="006244B8" w:rsidRPr="006244B8" w:rsidRDefault="006244B8" w:rsidP="006244B8"/>
    <w:p w14:paraId="0CB550DE" w14:textId="22EC09DA" w:rsidR="006244B8" w:rsidRPr="006244B8" w:rsidRDefault="006244B8" w:rsidP="006244B8"/>
    <w:p w14:paraId="5442A252" w14:textId="1B5A117D" w:rsidR="006244B8" w:rsidRPr="006244B8" w:rsidRDefault="006244B8" w:rsidP="006244B8"/>
    <w:p w14:paraId="695D98E3" w14:textId="46BF2A4F" w:rsidR="006244B8" w:rsidRPr="006244B8" w:rsidRDefault="006244B8" w:rsidP="006244B8"/>
    <w:p w14:paraId="2EC6FD7B" w14:textId="22F716ED" w:rsidR="006244B8" w:rsidRPr="006244B8" w:rsidRDefault="006244B8" w:rsidP="006244B8"/>
    <w:p w14:paraId="7C374142" w14:textId="6ECF85E6" w:rsidR="006244B8" w:rsidRPr="006244B8" w:rsidRDefault="006244B8" w:rsidP="006244B8"/>
    <w:p w14:paraId="2A50AB63" w14:textId="73CBBEEB" w:rsidR="006244B8" w:rsidRPr="006244B8" w:rsidRDefault="006244B8" w:rsidP="006244B8"/>
    <w:p w14:paraId="6A6821EC" w14:textId="37EA51F2" w:rsidR="006244B8" w:rsidRPr="006244B8" w:rsidRDefault="006244B8" w:rsidP="006244B8"/>
    <w:p w14:paraId="33568A61" w14:textId="1A07806F" w:rsidR="006244B8" w:rsidRPr="006244B8" w:rsidRDefault="006244B8" w:rsidP="006244B8"/>
    <w:p w14:paraId="2CD6E9F5" w14:textId="4BDA285B" w:rsidR="006244B8" w:rsidRPr="006244B8" w:rsidRDefault="006244B8" w:rsidP="006244B8"/>
    <w:p w14:paraId="0B4B086C" w14:textId="588ED726" w:rsidR="006244B8" w:rsidRDefault="006244B8" w:rsidP="006244B8"/>
    <w:p w14:paraId="7AE0A451" w14:textId="170CBDA0" w:rsidR="006244B8" w:rsidRDefault="006244B8" w:rsidP="006244B8"/>
    <w:p w14:paraId="5ED362E3" w14:textId="6E858E68" w:rsidR="006244B8" w:rsidRDefault="006244B8">
      <w:r>
        <w:br w:type="page"/>
      </w:r>
    </w:p>
    <w:p w14:paraId="14B513DC" w14:textId="640D6FCA" w:rsidR="006244B8" w:rsidRDefault="006244B8" w:rsidP="006244B8">
      <w:pPr>
        <w:pStyle w:val="berschrift3"/>
      </w:pPr>
      <w:bookmarkStart w:id="8" w:name="_Toc98230752"/>
      <w:r>
        <w:lastRenderedPageBreak/>
        <w:t>Aufgabe 8</w:t>
      </w:r>
      <w:bookmarkEnd w:id="8"/>
    </w:p>
    <w:p w14:paraId="72868F97" w14:textId="2F3F93AF" w:rsidR="006244B8" w:rsidRDefault="006244B8" w:rsidP="006244B8"/>
    <w:p w14:paraId="351175EB" w14:textId="4A709F27" w:rsidR="006244B8" w:rsidRDefault="006244B8" w:rsidP="006244B8">
      <w:pPr>
        <w:pStyle w:val="Listenabsatz"/>
        <w:numPr>
          <w:ilvl w:val="0"/>
          <w:numId w:val="11"/>
        </w:numPr>
      </w:pPr>
      <w:r>
        <w:t>Programmierung Spur folgen, Hindernis erkennen, Sound ausgeben, umdrehen</w:t>
      </w:r>
    </w:p>
    <w:p w14:paraId="5D967348" w14:textId="6FD1825F" w:rsidR="006244B8" w:rsidRDefault="006244B8" w:rsidP="006244B8">
      <w:pPr>
        <w:pStyle w:val="Listenabsatz"/>
      </w:pPr>
    </w:p>
    <w:p w14:paraId="538361F5" w14:textId="13E0936D" w:rsidR="006244B8" w:rsidRDefault="003F0C12" w:rsidP="006244B8">
      <w:pPr>
        <w:pStyle w:val="Listenabsatz"/>
      </w:pPr>
      <w:r w:rsidRPr="003F0C12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30FA002" wp14:editId="2A846D4B">
                <wp:simplePos x="0" y="0"/>
                <wp:positionH relativeFrom="column">
                  <wp:posOffset>1483995</wp:posOffset>
                </wp:positionH>
                <wp:positionV relativeFrom="paragraph">
                  <wp:posOffset>1439333</wp:posOffset>
                </wp:positionV>
                <wp:extent cx="920115" cy="933450"/>
                <wp:effectExtent l="19050" t="19050" r="13335" b="19050"/>
                <wp:wrapNone/>
                <wp:docPr id="281512784" name="Rechteck 281512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115" cy="933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252805" id="Rechteck 281512784" o:spid="_x0000_s1026" style="position:absolute;margin-left:116.85pt;margin-top:113.35pt;width:72.45pt;height:73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" filled="f" strokecolor="red" strokeweight="2.25pt"/>
            </w:pict>
          </mc:Fallback>
        </mc:AlternateContent>
      </w:r>
      <w:r w:rsidRPr="003F0C12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D20E07E" wp14:editId="3E3DBF86">
                <wp:simplePos x="0" y="0"/>
                <wp:positionH relativeFrom="column">
                  <wp:posOffset>3083984</wp:posOffset>
                </wp:positionH>
                <wp:positionV relativeFrom="paragraph">
                  <wp:posOffset>1430655</wp:posOffset>
                </wp:positionV>
                <wp:extent cx="920115" cy="933450"/>
                <wp:effectExtent l="19050" t="19050" r="13335" b="19050"/>
                <wp:wrapNone/>
                <wp:docPr id="141" name="Rechtec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115" cy="933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53FDBB" id="Rechteck 141" o:spid="_x0000_s1026" style="position:absolute;margin-left:242.85pt;margin-top:112.65pt;width:72.45pt;height:73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" filled="f" strokecolor="red" strokeweight="2.25pt"/>
            </w:pict>
          </mc:Fallback>
        </mc:AlternateContent>
      </w:r>
      <w:r w:rsidRPr="003F0C12">
        <w:rPr>
          <w:noProof/>
        </w:rPr>
        <w:drawing>
          <wp:inline distT="0" distB="0" distL="0" distR="0" wp14:anchorId="13DE7910" wp14:editId="3BE17C8C">
            <wp:extent cx="4471665" cy="2492799"/>
            <wp:effectExtent l="0" t="0" r="5715" b="3175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1665" cy="2492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35191" w14:textId="4BBED8C6" w:rsidR="003F0C12" w:rsidRDefault="003F0C12" w:rsidP="006244B8">
      <w:pPr>
        <w:pStyle w:val="Listenabsatz"/>
      </w:pPr>
    </w:p>
    <w:p w14:paraId="54A352E0" w14:textId="58366A9C" w:rsidR="003F0C12" w:rsidRDefault="003F0C12" w:rsidP="003F0C12"/>
    <w:p w14:paraId="3AA4BDC9" w14:textId="7655DEAB" w:rsidR="003F0C12" w:rsidRDefault="003F0C12" w:rsidP="003F0C12">
      <w:pPr>
        <w:pStyle w:val="berschrift3"/>
      </w:pPr>
      <w:bookmarkStart w:id="9" w:name="_Toc98230753"/>
      <w:r>
        <w:t>Aufgabe 9</w:t>
      </w:r>
      <w:bookmarkEnd w:id="9"/>
    </w:p>
    <w:p w14:paraId="574C41AD" w14:textId="238077EB" w:rsidR="003F0C12" w:rsidRDefault="003F0C12" w:rsidP="003F0C12"/>
    <w:p w14:paraId="128545B2" w14:textId="3492130F" w:rsidR="003F0C12" w:rsidRDefault="003F0C12" w:rsidP="003F0C12">
      <w:pPr>
        <w:pStyle w:val="Listenabsatz"/>
        <w:numPr>
          <w:ilvl w:val="0"/>
          <w:numId w:val="11"/>
        </w:numPr>
      </w:pPr>
      <w:r>
        <w:t>Programm zum Einsperren des Roboters innerhalb der schwarzen Linie</w:t>
      </w:r>
    </w:p>
    <w:p w14:paraId="62F1F7BF" w14:textId="77BA374B" w:rsidR="003F0C12" w:rsidRDefault="003F0C12" w:rsidP="003F0C12">
      <w:pPr>
        <w:pStyle w:val="Listenabsatz"/>
      </w:pPr>
    </w:p>
    <w:p w14:paraId="3DE84171" w14:textId="3AFF043F" w:rsidR="003F0C12" w:rsidRDefault="00A729B3" w:rsidP="003F0C12">
      <w:pPr>
        <w:pStyle w:val="Listenabsatz"/>
      </w:pPr>
      <w:r w:rsidRPr="00F974A3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5BCFA48" wp14:editId="47B5537C">
                <wp:simplePos x="0" y="0"/>
                <wp:positionH relativeFrom="page">
                  <wp:posOffset>2882689</wp:posOffset>
                </wp:positionH>
                <wp:positionV relativeFrom="page">
                  <wp:posOffset>6548967</wp:posOffset>
                </wp:positionV>
                <wp:extent cx="430530" cy="201930"/>
                <wp:effectExtent l="0" t="0" r="7620" b="7620"/>
                <wp:wrapNone/>
                <wp:docPr id="3" name="Pfeil: nach recht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30530" cy="20193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F0D8D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3" o:spid="_x0000_s1026" type="#_x0000_t13" style="position:absolute;margin-left:227pt;margin-top:515.65pt;width:33.9pt;height:15.9pt;rotation:90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" adj="16535" fillcolor="#4472c4 [3204]" stroked="f" strokeweight="1pt">
                <w10:wrap anchorx="page" anchory="page"/>
              </v:shape>
            </w:pict>
          </mc:Fallback>
        </mc:AlternateContent>
      </w:r>
      <w:r w:rsidR="003F0C12" w:rsidRPr="00FD2EB4">
        <w:rPr>
          <w:noProof/>
          <w:sz w:val="40"/>
          <w:szCs w:val="40"/>
        </w:rPr>
        <w:drawing>
          <wp:inline distT="0" distB="0" distL="0" distR="0" wp14:anchorId="4583BACF" wp14:editId="76482298">
            <wp:extent cx="3903133" cy="1223636"/>
            <wp:effectExtent l="0" t="0" r="2540" b="0"/>
            <wp:docPr id="145" name="Grafi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073" cy="12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F9593" w14:textId="06A31F93" w:rsidR="003F0C12" w:rsidRDefault="003F0C12" w:rsidP="003F0C12">
      <w:pPr>
        <w:pStyle w:val="Listenabsatz"/>
      </w:pPr>
    </w:p>
    <w:p w14:paraId="567F2573" w14:textId="61A551FE" w:rsidR="003F0C12" w:rsidRDefault="003F0C12" w:rsidP="003F0C12">
      <w:pPr>
        <w:pStyle w:val="Listenabsatz"/>
      </w:pPr>
    </w:p>
    <w:p w14:paraId="1E476A5F" w14:textId="6EBC0A23" w:rsidR="003F0C12" w:rsidRDefault="003F0C12" w:rsidP="003F0C12">
      <w:pPr>
        <w:pStyle w:val="Listenabsatz"/>
        <w:ind w:left="1416"/>
      </w:pPr>
      <w:r>
        <w:t>Dieser Block wird wie folgt erstellt:</w:t>
      </w:r>
    </w:p>
    <w:p w14:paraId="2230C5F6" w14:textId="46D58A05" w:rsidR="003F0C12" w:rsidRDefault="003F0C12" w:rsidP="003F0C12">
      <w:pPr>
        <w:pStyle w:val="Listenabsatz"/>
        <w:numPr>
          <w:ilvl w:val="0"/>
          <w:numId w:val="13"/>
        </w:numPr>
      </w:pPr>
      <w:r w:rsidRPr="00FD2EB4">
        <w:rPr>
          <w:noProof/>
        </w:rPr>
        <w:drawing>
          <wp:inline distT="0" distB="0" distL="0" distR="0" wp14:anchorId="66D7E89B" wp14:editId="5A9D1655">
            <wp:extent cx="482600" cy="423420"/>
            <wp:effectExtent l="0" t="0" r="0" b="0"/>
            <wp:docPr id="152" name="Grafi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37" t="86021" r="51282"/>
                    <a:stretch/>
                  </pic:blipFill>
                  <pic:spPr bwMode="auto">
                    <a:xfrm>
                      <a:off x="0" y="0"/>
                      <a:ext cx="496884" cy="435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auswählen</w:t>
      </w:r>
    </w:p>
    <w:p w14:paraId="091CC0AE" w14:textId="2B83C4A2" w:rsidR="003F0C12" w:rsidRDefault="003F0C12" w:rsidP="003F0C12">
      <w:pPr>
        <w:pStyle w:val="Listenabsatz"/>
        <w:numPr>
          <w:ilvl w:val="0"/>
          <w:numId w:val="13"/>
        </w:numPr>
      </w:pPr>
      <w:r>
        <w:t>Block anklicken</w:t>
      </w:r>
    </w:p>
    <w:p w14:paraId="791B421B" w14:textId="35DD65D8" w:rsidR="003F0C12" w:rsidRDefault="003F0C12" w:rsidP="003F0C12">
      <w:pPr>
        <w:pStyle w:val="Listenabsatz"/>
        <w:numPr>
          <w:ilvl w:val="0"/>
          <w:numId w:val="13"/>
        </w:numPr>
      </w:pPr>
      <w:r>
        <w:t>Option „eine schwarze Linie gefunden wurde“ wählen</w:t>
      </w:r>
    </w:p>
    <w:p w14:paraId="0998D348" w14:textId="77777777" w:rsidR="003F0C12" w:rsidRDefault="003F0C12" w:rsidP="003F0C12">
      <w:pPr>
        <w:pStyle w:val="Listenabsatz"/>
        <w:numPr>
          <w:ilvl w:val="0"/>
          <w:numId w:val="13"/>
        </w:numPr>
      </w:pPr>
    </w:p>
    <w:p w14:paraId="76D95616" w14:textId="1B44216C" w:rsidR="00A729B3" w:rsidRDefault="00A729B3" w:rsidP="003F0C12">
      <w:pPr>
        <w:pStyle w:val="Listenabsatz"/>
        <w:ind w:left="1776"/>
      </w:pPr>
      <w:r w:rsidRPr="003F0C12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A303B62" wp14:editId="08ECD797">
                <wp:simplePos x="0" y="0"/>
                <wp:positionH relativeFrom="margin">
                  <wp:posOffset>2027555</wp:posOffset>
                </wp:positionH>
                <wp:positionV relativeFrom="margin">
                  <wp:posOffset>7314776</wp:posOffset>
                </wp:positionV>
                <wp:extent cx="141605" cy="174625"/>
                <wp:effectExtent l="0" t="0" r="0" b="0"/>
                <wp:wrapNone/>
                <wp:docPr id="4" name="Pfeil: nach recht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605" cy="174625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4248CE" id="Pfeil: nach rechts 4" o:spid="_x0000_s1026" type="#_x0000_t13" style="position:absolute;margin-left:159.65pt;margin-top:575.95pt;width:11.15pt;height:13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" adj="10800" fillcolor="#4472c4 [3204]" stroked="f" strokeweight="1pt">
                <w10:wrap anchorx="margin" anchory="margin"/>
              </v:shape>
            </w:pict>
          </mc:Fallback>
        </mc:AlternateContent>
      </w:r>
      <w:r w:rsidRPr="003F0C12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2F7DB69" wp14:editId="39163DB5">
                <wp:simplePos x="0" y="0"/>
                <wp:positionH relativeFrom="margin">
                  <wp:posOffset>4186978</wp:posOffset>
                </wp:positionH>
                <wp:positionV relativeFrom="margin">
                  <wp:posOffset>7318587</wp:posOffset>
                </wp:positionV>
                <wp:extent cx="141605" cy="196215"/>
                <wp:effectExtent l="0" t="0" r="0" b="0"/>
                <wp:wrapNone/>
                <wp:docPr id="155" name="Pfeil: nach rechts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605" cy="196215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F57FE" id="Pfeil: nach rechts 155" o:spid="_x0000_s1026" type="#_x0000_t13" style="position:absolute;margin-left:329.7pt;margin-top:576.25pt;width:11.15pt;height:15.4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" adj="10800" fillcolor="#4472c4 [3204]" stroked="f" strokeweight="1pt">
                <w10:wrap anchorx="margin" anchory="margin"/>
              </v:shape>
            </w:pict>
          </mc:Fallback>
        </mc:AlternateContent>
      </w:r>
      <w:r w:rsidR="003F0C12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E26F7C8" wp14:editId="30334E6D">
                <wp:simplePos x="0" y="0"/>
                <wp:positionH relativeFrom="column">
                  <wp:posOffset>2613237</wp:posOffset>
                </wp:positionH>
                <wp:positionV relativeFrom="paragraph">
                  <wp:posOffset>723265</wp:posOffset>
                </wp:positionV>
                <wp:extent cx="1433406" cy="201083"/>
                <wp:effectExtent l="19050" t="19050" r="14605" b="27940"/>
                <wp:wrapNone/>
                <wp:docPr id="156" name="Rechteck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406" cy="20108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136D78" id="Rechteck 156" o:spid="_x0000_s1026" style="position:absolute;margin-left:205.75pt;margin-top:56.95pt;width:112.85pt;height:15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" filled="f" strokecolor="red" strokeweight="2.25pt"/>
            </w:pict>
          </mc:Fallback>
        </mc:AlternateContent>
      </w:r>
      <w:r w:rsidR="003F0C12" w:rsidRPr="003F0C12">
        <w:rPr>
          <w:noProof/>
        </w:rPr>
        <w:drawing>
          <wp:inline distT="0" distB="0" distL="0" distR="0" wp14:anchorId="7372BE73" wp14:editId="170C4B34">
            <wp:extent cx="913325" cy="837304"/>
            <wp:effectExtent l="0" t="0" r="1270" b="1270"/>
            <wp:docPr id="51" name="Grafik 51" descr="Ein Bild, das Text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Grafik 51" descr="Ein Bild, das Text, ClipArt enthält.&#10;&#10;Automatisch generierte Beschreibu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320" cy="85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0C12">
        <w:tab/>
      </w:r>
      <w:r w:rsidR="003F0C12" w:rsidRPr="003F0C12">
        <w:rPr>
          <w:noProof/>
        </w:rPr>
        <w:drawing>
          <wp:inline distT="0" distB="0" distL="0" distR="0" wp14:anchorId="6583E7B2" wp14:editId="105C7E2B">
            <wp:extent cx="1821180" cy="977265"/>
            <wp:effectExtent l="0" t="0" r="7620" b="0"/>
            <wp:docPr id="52" name="Grafik 52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Grafik 52" descr="Ein Bild, das Text enthält.&#10;&#10;Automatisch generierte Beschreibu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180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0C12">
        <w:tab/>
      </w:r>
      <w:r w:rsidR="003F0C12" w:rsidRPr="003F0C12">
        <w:rPr>
          <w:noProof/>
        </w:rPr>
        <w:drawing>
          <wp:inline distT="0" distB="0" distL="0" distR="0" wp14:anchorId="13BE279A" wp14:editId="34D705E9">
            <wp:extent cx="953135" cy="842010"/>
            <wp:effectExtent l="0" t="0" r="0" b="0"/>
            <wp:docPr id="53" name="Grafik 53" descr="Ein Bild, das Text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Grafik 53" descr="Ein Bild, das Text, ClipArt enthält.&#10;&#10;Automatisch generierte Beschreibu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135" cy="84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2FD62" w14:textId="77777777" w:rsidR="00A729B3" w:rsidRDefault="00A729B3">
      <w:r>
        <w:br w:type="page"/>
      </w:r>
    </w:p>
    <w:p w14:paraId="30828C10" w14:textId="404E9285" w:rsidR="003F0C12" w:rsidRDefault="00A729B3" w:rsidP="00987764">
      <w:pPr>
        <w:pStyle w:val="berschrift3"/>
      </w:pPr>
      <w:bookmarkStart w:id="10" w:name="_Toc98230754"/>
      <w:r>
        <w:lastRenderedPageBreak/>
        <w:t>Aufgabe 10</w:t>
      </w:r>
      <w:bookmarkEnd w:id="10"/>
    </w:p>
    <w:p w14:paraId="2157BE3A" w14:textId="3E297C9B" w:rsidR="00A729B3" w:rsidRDefault="00A729B3" w:rsidP="00A729B3"/>
    <w:p w14:paraId="0328547C" w14:textId="6D69AD12" w:rsidR="00A729B3" w:rsidRDefault="00A729B3" w:rsidP="00A729B3">
      <w:pPr>
        <w:pStyle w:val="Listenabsatz"/>
        <w:numPr>
          <w:ilvl w:val="0"/>
          <w:numId w:val="11"/>
        </w:numPr>
      </w:pPr>
      <w:r>
        <w:t>Programmierung Geräuschaktivierung</w:t>
      </w:r>
    </w:p>
    <w:p w14:paraId="0A216A54" w14:textId="7FE0AA94" w:rsidR="00A729B3" w:rsidRDefault="00A729B3" w:rsidP="00A729B3">
      <w:pPr>
        <w:pStyle w:val="Listenabsatz"/>
      </w:pPr>
      <w:r>
        <w:t>Hierzu wird das Programm aus Aufgabe 9 ergänzt</w:t>
      </w:r>
    </w:p>
    <w:p w14:paraId="68FCF848" w14:textId="3AB2DF86" w:rsidR="00A729B3" w:rsidRDefault="00A729B3" w:rsidP="00A729B3"/>
    <w:p w14:paraId="7B35ECCC" w14:textId="77777777" w:rsidR="00A729B3" w:rsidRDefault="00A729B3" w:rsidP="00A729B3"/>
    <w:p w14:paraId="1A8D66E7" w14:textId="29846A3B" w:rsidR="00A729B3" w:rsidRDefault="00A729B3" w:rsidP="00A729B3">
      <w:pPr>
        <w:pStyle w:val="Listenabsatz"/>
      </w:pPr>
      <w:r w:rsidRPr="003F0C12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CB2A26B" wp14:editId="33ED23E0">
                <wp:simplePos x="0" y="0"/>
                <wp:positionH relativeFrom="column">
                  <wp:posOffset>2335954</wp:posOffset>
                </wp:positionH>
                <wp:positionV relativeFrom="paragraph">
                  <wp:posOffset>80433</wp:posOffset>
                </wp:positionV>
                <wp:extent cx="920115" cy="933450"/>
                <wp:effectExtent l="19050" t="19050" r="13335" b="19050"/>
                <wp:wrapNone/>
                <wp:docPr id="13" name="Rechtec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115" cy="933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E7BBA1" id="Rechteck 13" o:spid="_x0000_s1026" style="position:absolute;margin-left:183.95pt;margin-top:6.35pt;width:72.45pt;height:73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AF23BDF" wp14:editId="2BAB6BF4">
                <wp:simplePos x="0" y="0"/>
                <wp:positionH relativeFrom="column">
                  <wp:posOffset>369358</wp:posOffset>
                </wp:positionH>
                <wp:positionV relativeFrom="paragraph">
                  <wp:posOffset>1221105</wp:posOffset>
                </wp:positionV>
                <wp:extent cx="1873545" cy="1012308"/>
                <wp:effectExtent l="19050" t="19050" r="12700" b="16510"/>
                <wp:wrapNone/>
                <wp:docPr id="196" name="Rechtec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3545" cy="10123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9DA55" id="Rechteck 196" o:spid="_x0000_s1026" style="position:absolute;margin-left:29.1pt;margin-top:96.15pt;width:147.5pt;height:79.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3870D9AC" wp14:editId="3B236CFF">
            <wp:extent cx="4302184" cy="2150533"/>
            <wp:effectExtent l="0" t="0" r="3175" b="2540"/>
            <wp:docPr id="195" name="Grafik 195" descr="Ein Bild, das Text, ClipArt, Vektor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Grafik 58" descr="Ein Bild, das Text, ClipArt, Vektorgrafiken enthält.&#10;&#10;Automatisch generierte Beschreibun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174"/>
                    <a:stretch/>
                  </pic:blipFill>
                  <pic:spPr bwMode="auto">
                    <a:xfrm>
                      <a:off x="0" y="0"/>
                      <a:ext cx="4302184" cy="2150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181B2B" w14:textId="25D80244" w:rsidR="00A729B3" w:rsidRDefault="00A729B3" w:rsidP="00A729B3">
      <w:pPr>
        <w:pStyle w:val="Listenabsatz"/>
      </w:pPr>
    </w:p>
    <w:p w14:paraId="39732D0D" w14:textId="2399ACE5" w:rsidR="00A729B3" w:rsidRDefault="00A729B3" w:rsidP="00A729B3"/>
    <w:p w14:paraId="598A9652" w14:textId="34B5AC6B" w:rsidR="00A729B3" w:rsidRDefault="00A729B3" w:rsidP="00A729B3"/>
    <w:p w14:paraId="38A45C8A" w14:textId="2C619290" w:rsidR="00A729B3" w:rsidRDefault="00A729B3" w:rsidP="00987764">
      <w:pPr>
        <w:pStyle w:val="berschrift3"/>
      </w:pPr>
      <w:bookmarkStart w:id="11" w:name="_Toc98230755"/>
      <w:r>
        <w:t>Aufgabe 11</w:t>
      </w:r>
      <w:bookmarkEnd w:id="11"/>
    </w:p>
    <w:p w14:paraId="36406C77" w14:textId="608DD603" w:rsidR="00E200B1" w:rsidRDefault="00E200B1" w:rsidP="00A729B3"/>
    <w:p w14:paraId="06C72A7F" w14:textId="796CFC4E" w:rsidR="00E200B1" w:rsidRDefault="00E200B1" w:rsidP="00E200B1">
      <w:pPr>
        <w:pStyle w:val="Listenabsatz"/>
        <w:numPr>
          <w:ilvl w:val="0"/>
          <w:numId w:val="11"/>
        </w:numPr>
      </w:pPr>
      <w:r>
        <w:t>Programmierung Wanderer</w:t>
      </w:r>
    </w:p>
    <w:p w14:paraId="6518484D" w14:textId="6F9A977F" w:rsidR="00E200B1" w:rsidRDefault="00E200B1" w:rsidP="00E200B1">
      <w:pPr>
        <w:pStyle w:val="Listenabsatz"/>
      </w:pPr>
    </w:p>
    <w:p w14:paraId="18B2E810" w14:textId="227D6A48" w:rsidR="00E200B1" w:rsidRPr="006244B8" w:rsidRDefault="00E200B1" w:rsidP="00E200B1">
      <w:pPr>
        <w:pStyle w:val="Listenabsatz"/>
      </w:pPr>
      <w:r>
        <w:rPr>
          <w:noProof/>
        </w:rPr>
        <w:drawing>
          <wp:inline distT="0" distB="0" distL="0" distR="0" wp14:anchorId="40631609" wp14:editId="3B39DEC1">
            <wp:extent cx="2825293" cy="3675380"/>
            <wp:effectExtent l="0" t="0" r="0" b="1270"/>
            <wp:docPr id="56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34812" cy="3687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200B1" w:rsidRPr="006244B8">
      <w:headerReference w:type="default" r:id="rId47"/>
      <w:footerReference w:type="default" r:id="rId48"/>
      <w:headerReference w:type="first" r:id="rId49"/>
      <w:footerReference w:type="first" r:id="rId50"/>
      <w:type w:val="continuous"/>
      <w:pgSz w:w="11906" w:h="16838" w:code="9"/>
      <w:pgMar w:top="1418" w:right="992" w:bottom="1134" w:left="1418" w:header="720" w:footer="397" w:gutter="0"/>
      <w:cols w:space="720"/>
      <w:formProt w:val="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DBC79E" w14:textId="77777777" w:rsidR="003806C6" w:rsidRDefault="003806C6">
      <w:r>
        <w:separator/>
      </w:r>
    </w:p>
  </w:endnote>
  <w:endnote w:type="continuationSeparator" w:id="0">
    <w:p w14:paraId="2EC5E387" w14:textId="77777777" w:rsidR="003806C6" w:rsidRDefault="003806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BCE66B" w14:textId="77777777" w:rsidR="008871F7" w:rsidRDefault="008871F7"/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9496"/>
    </w:tblGrid>
    <w:tr w:rsidR="008871F7" w14:paraId="36C92B57" w14:textId="77777777">
      <w:tc>
        <w:tcPr>
          <w:tcW w:w="9636" w:type="dxa"/>
          <w:tcBorders>
            <w:top w:val="nil"/>
            <w:left w:val="nil"/>
            <w:bottom w:val="nil"/>
            <w:right w:val="nil"/>
          </w:tcBorders>
        </w:tcPr>
        <w:p w14:paraId="63E08131" w14:textId="77777777" w:rsidR="008871F7" w:rsidRDefault="008871F7">
          <w:pPr>
            <w:jc w:val="right"/>
            <w:rPr>
              <w:sz w:val="16"/>
            </w:rPr>
          </w:pPr>
          <w:r>
            <w:rPr>
              <w:sz w:val="16"/>
            </w:rPr>
            <w:t xml:space="preserve">Seite </w:t>
          </w:r>
          <w:r>
            <w:rPr>
              <w:sz w:val="16"/>
            </w:rPr>
            <w:fldChar w:fldCharType="begin"/>
          </w:r>
          <w:r>
            <w:rPr>
              <w:sz w:val="16"/>
            </w:rPr>
            <w:instrText xml:space="preserve"> PAGE </w:instrText>
          </w:r>
          <w:r>
            <w:rPr>
              <w:sz w:val="16"/>
            </w:rPr>
            <w:fldChar w:fldCharType="separate"/>
          </w:r>
          <w:r>
            <w:rPr>
              <w:noProof/>
              <w:sz w:val="16"/>
            </w:rPr>
            <w:t>2</w:t>
          </w:r>
          <w:r>
            <w:rPr>
              <w:sz w:val="16"/>
            </w:rPr>
            <w:fldChar w:fldCharType="end"/>
          </w:r>
          <w:r>
            <w:rPr>
              <w:sz w:val="16"/>
            </w:rPr>
            <w:t xml:space="preserve"> von </w:t>
          </w:r>
          <w:r>
            <w:rPr>
              <w:sz w:val="16"/>
            </w:rPr>
            <w:fldChar w:fldCharType="begin"/>
          </w:r>
          <w:r>
            <w:rPr>
              <w:sz w:val="16"/>
            </w:rPr>
            <w:instrText xml:space="preserve"> NUMPAGES </w:instrText>
          </w:r>
          <w:r>
            <w:rPr>
              <w:sz w:val="16"/>
            </w:rPr>
            <w:fldChar w:fldCharType="separate"/>
          </w:r>
          <w:r>
            <w:rPr>
              <w:noProof/>
              <w:sz w:val="16"/>
            </w:rPr>
            <w:t>1</w:t>
          </w:r>
          <w:r>
            <w:rPr>
              <w:sz w:val="16"/>
            </w:rPr>
            <w:fldChar w:fldCharType="end"/>
          </w:r>
        </w:p>
      </w:tc>
    </w:tr>
  </w:tbl>
  <w:p w14:paraId="5E9069B7" w14:textId="77777777" w:rsidR="008871F7" w:rsidRDefault="008871F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9496"/>
    </w:tblGrid>
    <w:tr w:rsidR="008871F7" w14:paraId="2E9D6984" w14:textId="77777777">
      <w:tc>
        <w:tcPr>
          <w:tcW w:w="9636" w:type="dxa"/>
          <w:tcBorders>
            <w:top w:val="nil"/>
            <w:left w:val="nil"/>
            <w:bottom w:val="nil"/>
            <w:right w:val="nil"/>
          </w:tcBorders>
        </w:tcPr>
        <w:p w14:paraId="666AE9EF" w14:textId="79317A6C" w:rsidR="008871F7" w:rsidRDefault="008871F7">
          <w:pPr>
            <w:jc w:val="right"/>
          </w:pPr>
          <w:r>
            <w:rPr>
              <w:sz w:val="16"/>
            </w:rPr>
            <w:fldChar w:fldCharType="begin"/>
          </w:r>
          <w:r>
            <w:rPr>
              <w:sz w:val="16"/>
            </w:rPr>
            <w:instrText xml:space="preserve"> IF </w:instrText>
          </w:r>
          <w:r>
            <w:rPr>
              <w:sz w:val="16"/>
            </w:rPr>
            <w:fldChar w:fldCharType="begin"/>
          </w:r>
          <w:r>
            <w:rPr>
              <w:sz w:val="16"/>
            </w:rPr>
            <w:instrText xml:space="preserve"> PAGE </w:instrText>
          </w:r>
          <w:r>
            <w:rPr>
              <w:sz w:val="16"/>
            </w:rPr>
            <w:fldChar w:fldCharType="separate"/>
          </w:r>
          <w:r w:rsidR="00DB7F5C">
            <w:rPr>
              <w:noProof/>
              <w:sz w:val="16"/>
            </w:rPr>
            <w:instrText>1</w:instrText>
          </w:r>
          <w:r>
            <w:rPr>
              <w:sz w:val="16"/>
            </w:rPr>
            <w:fldChar w:fldCharType="end"/>
          </w:r>
          <w:r>
            <w:rPr>
              <w:sz w:val="16"/>
            </w:rPr>
            <w:instrText xml:space="preserve"> &lt; </w:instrText>
          </w:r>
          <w:r>
            <w:rPr>
              <w:sz w:val="16"/>
            </w:rPr>
            <w:fldChar w:fldCharType="begin"/>
          </w:r>
          <w:r>
            <w:rPr>
              <w:sz w:val="16"/>
            </w:rPr>
            <w:instrText xml:space="preserve"> NUMPAGES </w:instrText>
          </w:r>
          <w:r>
            <w:rPr>
              <w:sz w:val="16"/>
            </w:rPr>
            <w:fldChar w:fldCharType="separate"/>
          </w:r>
          <w:r w:rsidR="00DB7F5C">
            <w:rPr>
              <w:noProof/>
              <w:sz w:val="16"/>
            </w:rPr>
            <w:instrText>9</w:instrText>
          </w:r>
          <w:r>
            <w:rPr>
              <w:sz w:val="16"/>
            </w:rPr>
            <w:fldChar w:fldCharType="end"/>
          </w:r>
          <w:r>
            <w:rPr>
              <w:sz w:val="16"/>
            </w:rPr>
            <w:instrText xml:space="preserve"> "</w:instrText>
          </w:r>
          <w:r>
            <w:rPr>
              <w:snapToGrid w:val="0"/>
              <w:sz w:val="16"/>
            </w:rPr>
            <w:instrText xml:space="preserve">Seite </w:instrText>
          </w:r>
          <w:r>
            <w:rPr>
              <w:snapToGrid w:val="0"/>
              <w:sz w:val="16"/>
            </w:rPr>
            <w:fldChar w:fldCharType="begin"/>
          </w:r>
          <w:r>
            <w:rPr>
              <w:snapToGrid w:val="0"/>
              <w:sz w:val="16"/>
            </w:rPr>
            <w:instrText xml:space="preserve"> PAGE </w:instrText>
          </w:r>
          <w:r>
            <w:rPr>
              <w:snapToGrid w:val="0"/>
              <w:sz w:val="16"/>
            </w:rPr>
            <w:fldChar w:fldCharType="separate"/>
          </w:r>
          <w:r w:rsidR="00DB7F5C">
            <w:rPr>
              <w:noProof/>
              <w:snapToGrid w:val="0"/>
              <w:sz w:val="16"/>
            </w:rPr>
            <w:instrText>1</w:instrText>
          </w:r>
          <w:r>
            <w:rPr>
              <w:snapToGrid w:val="0"/>
              <w:sz w:val="16"/>
            </w:rPr>
            <w:fldChar w:fldCharType="end"/>
          </w:r>
          <w:r>
            <w:rPr>
              <w:snapToGrid w:val="0"/>
              <w:sz w:val="16"/>
            </w:rPr>
            <w:instrText xml:space="preserve"> von </w:instrText>
          </w:r>
          <w:r>
            <w:rPr>
              <w:snapToGrid w:val="0"/>
              <w:sz w:val="16"/>
            </w:rPr>
            <w:fldChar w:fldCharType="begin"/>
          </w:r>
          <w:r>
            <w:rPr>
              <w:snapToGrid w:val="0"/>
              <w:sz w:val="16"/>
            </w:rPr>
            <w:instrText xml:space="preserve"> NUMPAGES </w:instrText>
          </w:r>
          <w:r>
            <w:rPr>
              <w:snapToGrid w:val="0"/>
              <w:sz w:val="16"/>
            </w:rPr>
            <w:fldChar w:fldCharType="separate"/>
          </w:r>
          <w:r w:rsidR="00DB7F5C">
            <w:rPr>
              <w:noProof/>
              <w:snapToGrid w:val="0"/>
              <w:sz w:val="16"/>
            </w:rPr>
            <w:instrText>9</w:instrText>
          </w:r>
          <w:r>
            <w:rPr>
              <w:snapToGrid w:val="0"/>
              <w:sz w:val="16"/>
            </w:rPr>
            <w:fldChar w:fldCharType="end"/>
          </w:r>
          <w:r>
            <w:rPr>
              <w:sz w:val="16"/>
            </w:rPr>
            <w:instrText>" ""</w:instrText>
          </w:r>
          <w:r>
            <w:rPr>
              <w:sz w:val="16"/>
            </w:rPr>
            <w:fldChar w:fldCharType="separate"/>
          </w:r>
          <w:r w:rsidR="00DB7F5C">
            <w:rPr>
              <w:noProof/>
              <w:snapToGrid w:val="0"/>
              <w:sz w:val="16"/>
            </w:rPr>
            <w:t>Seite 1 von 9</w:t>
          </w:r>
          <w:r>
            <w:rPr>
              <w:sz w:val="16"/>
            </w:rPr>
            <w:fldChar w:fldCharType="end"/>
          </w:r>
        </w:p>
      </w:tc>
    </w:tr>
  </w:tbl>
  <w:p w14:paraId="32794F07" w14:textId="77777777" w:rsidR="008871F7" w:rsidRDefault="008871F7" w:rsidP="002A182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43690D" w14:textId="77777777" w:rsidR="003806C6" w:rsidRDefault="003806C6">
      <w:r>
        <w:separator/>
      </w:r>
    </w:p>
  </w:footnote>
  <w:footnote w:type="continuationSeparator" w:id="0">
    <w:p w14:paraId="59D00EEB" w14:textId="77777777" w:rsidR="003806C6" w:rsidRDefault="003806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50AEE6" w14:textId="6037A28B" w:rsidR="008871F7" w:rsidRDefault="00983942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1639DC4" wp14:editId="0BA9FA24">
          <wp:simplePos x="0" y="0"/>
          <wp:positionH relativeFrom="page">
            <wp:align>right</wp:align>
          </wp:positionH>
          <wp:positionV relativeFrom="paragraph">
            <wp:posOffset>-438150</wp:posOffset>
          </wp:positionV>
          <wp:extent cx="7560945" cy="979170"/>
          <wp:effectExtent l="0" t="0" r="1905" b="0"/>
          <wp:wrapSquare wrapText="bothSides"/>
          <wp:docPr id="49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0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945" cy="979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D21B05" w14:textId="65A28B81" w:rsidR="008871F7" w:rsidRDefault="00983942" w:rsidP="00983942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7CEC8FA" wp14:editId="1BD03ACF">
          <wp:simplePos x="0" y="0"/>
          <wp:positionH relativeFrom="page">
            <wp:posOffset>5080</wp:posOffset>
          </wp:positionH>
          <wp:positionV relativeFrom="paragraph">
            <wp:posOffset>-438150</wp:posOffset>
          </wp:positionV>
          <wp:extent cx="7560945" cy="979170"/>
          <wp:effectExtent l="0" t="0" r="1905" b="0"/>
          <wp:wrapSquare wrapText="bothSides"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0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945" cy="979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84F27"/>
    <w:multiLevelType w:val="hybridMultilevel"/>
    <w:tmpl w:val="B810B386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A63680"/>
    <w:multiLevelType w:val="hybridMultilevel"/>
    <w:tmpl w:val="DF401A44"/>
    <w:lvl w:ilvl="0" w:tplc="E4EA9DD0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E9695F"/>
    <w:multiLevelType w:val="hybridMultilevel"/>
    <w:tmpl w:val="A1328F3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547046"/>
    <w:multiLevelType w:val="hybridMultilevel"/>
    <w:tmpl w:val="6896CD6E"/>
    <w:lvl w:ilvl="0" w:tplc="532AFCC2">
      <w:start w:val="4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CE3AB7"/>
    <w:multiLevelType w:val="hybridMultilevel"/>
    <w:tmpl w:val="B3A68634"/>
    <w:lvl w:ilvl="0" w:tplc="4230910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2F414D"/>
    <w:multiLevelType w:val="hybridMultilevel"/>
    <w:tmpl w:val="8E4EA7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040808"/>
    <w:multiLevelType w:val="hybridMultilevel"/>
    <w:tmpl w:val="28049646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FF025A"/>
    <w:multiLevelType w:val="hybridMultilevel"/>
    <w:tmpl w:val="AE4ABD2E"/>
    <w:lvl w:ilvl="0" w:tplc="C88E8280">
      <w:start w:val="1"/>
      <w:numFmt w:val="bullet"/>
      <w:lvlText w:val="-"/>
      <w:lvlJc w:val="left"/>
      <w:pPr>
        <w:ind w:left="2136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8" w15:restartNumberingAfterBreak="0">
    <w:nsid w:val="42E455AD"/>
    <w:multiLevelType w:val="hybridMultilevel"/>
    <w:tmpl w:val="CCC2B0F0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1C1CB5"/>
    <w:multiLevelType w:val="hybridMultilevel"/>
    <w:tmpl w:val="D5384586"/>
    <w:lvl w:ilvl="0" w:tplc="0407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496" w:hanging="360"/>
      </w:pPr>
    </w:lvl>
    <w:lvl w:ilvl="2" w:tplc="0407001B" w:tentative="1">
      <w:start w:val="1"/>
      <w:numFmt w:val="lowerRoman"/>
      <w:lvlText w:val="%3."/>
      <w:lvlJc w:val="right"/>
      <w:pPr>
        <w:ind w:left="3216" w:hanging="180"/>
      </w:pPr>
    </w:lvl>
    <w:lvl w:ilvl="3" w:tplc="0407000F" w:tentative="1">
      <w:start w:val="1"/>
      <w:numFmt w:val="decimal"/>
      <w:lvlText w:val="%4."/>
      <w:lvlJc w:val="left"/>
      <w:pPr>
        <w:ind w:left="3936" w:hanging="360"/>
      </w:pPr>
    </w:lvl>
    <w:lvl w:ilvl="4" w:tplc="04070019" w:tentative="1">
      <w:start w:val="1"/>
      <w:numFmt w:val="lowerLetter"/>
      <w:lvlText w:val="%5."/>
      <w:lvlJc w:val="left"/>
      <w:pPr>
        <w:ind w:left="4656" w:hanging="360"/>
      </w:pPr>
    </w:lvl>
    <w:lvl w:ilvl="5" w:tplc="0407001B" w:tentative="1">
      <w:start w:val="1"/>
      <w:numFmt w:val="lowerRoman"/>
      <w:lvlText w:val="%6."/>
      <w:lvlJc w:val="right"/>
      <w:pPr>
        <w:ind w:left="5376" w:hanging="180"/>
      </w:pPr>
    </w:lvl>
    <w:lvl w:ilvl="6" w:tplc="0407000F" w:tentative="1">
      <w:start w:val="1"/>
      <w:numFmt w:val="decimal"/>
      <w:lvlText w:val="%7."/>
      <w:lvlJc w:val="left"/>
      <w:pPr>
        <w:ind w:left="6096" w:hanging="360"/>
      </w:pPr>
    </w:lvl>
    <w:lvl w:ilvl="7" w:tplc="04070019" w:tentative="1">
      <w:start w:val="1"/>
      <w:numFmt w:val="lowerLetter"/>
      <w:lvlText w:val="%8."/>
      <w:lvlJc w:val="left"/>
      <w:pPr>
        <w:ind w:left="6816" w:hanging="360"/>
      </w:pPr>
    </w:lvl>
    <w:lvl w:ilvl="8" w:tplc="0407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4C435BBA"/>
    <w:multiLevelType w:val="hybridMultilevel"/>
    <w:tmpl w:val="467449F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9D5134"/>
    <w:multiLevelType w:val="multilevel"/>
    <w:tmpl w:val="1D12843E"/>
    <w:lvl w:ilvl="0">
      <w:start w:val="1"/>
      <w:numFmt w:val="bullet"/>
      <w:lvlText w:val=""/>
      <w:lvlJc w:val="left"/>
      <w:pPr>
        <w:tabs>
          <w:tab w:val="num" w:pos="2064"/>
        </w:tabs>
        <w:ind w:left="206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2784"/>
        </w:tabs>
        <w:ind w:left="2784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4224"/>
        </w:tabs>
        <w:ind w:left="4224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4944"/>
        </w:tabs>
        <w:ind w:left="4944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6384"/>
        </w:tabs>
        <w:ind w:left="6384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7104"/>
        </w:tabs>
        <w:ind w:left="7104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7824"/>
        </w:tabs>
        <w:ind w:left="7824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42A2924"/>
    <w:multiLevelType w:val="hybridMultilevel"/>
    <w:tmpl w:val="0AB2A47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686A4C"/>
    <w:multiLevelType w:val="hybridMultilevel"/>
    <w:tmpl w:val="F6CED21A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E15258"/>
    <w:multiLevelType w:val="hybridMultilevel"/>
    <w:tmpl w:val="A1D02736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650437"/>
    <w:multiLevelType w:val="hybridMultilevel"/>
    <w:tmpl w:val="DEBC563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12"/>
  </w:num>
  <w:num w:numId="4">
    <w:abstractNumId w:val="15"/>
  </w:num>
  <w:num w:numId="5">
    <w:abstractNumId w:val="4"/>
  </w:num>
  <w:num w:numId="6">
    <w:abstractNumId w:val="3"/>
  </w:num>
  <w:num w:numId="7">
    <w:abstractNumId w:val="13"/>
  </w:num>
  <w:num w:numId="8">
    <w:abstractNumId w:val="14"/>
  </w:num>
  <w:num w:numId="9">
    <w:abstractNumId w:val="10"/>
  </w:num>
  <w:num w:numId="10">
    <w:abstractNumId w:val="6"/>
  </w:num>
  <w:num w:numId="11">
    <w:abstractNumId w:val="8"/>
  </w:num>
  <w:num w:numId="12">
    <w:abstractNumId w:val="7"/>
  </w:num>
  <w:num w:numId="13">
    <w:abstractNumId w:val="9"/>
  </w:num>
  <w:num w:numId="14">
    <w:abstractNumId w:val="1"/>
  </w:num>
  <w:num w:numId="15">
    <w:abstractNumId w:val="0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1605"/>
    <w:rsid w:val="00004FFE"/>
    <w:rsid w:val="00011266"/>
    <w:rsid w:val="0001605E"/>
    <w:rsid w:val="000344B5"/>
    <w:rsid w:val="0003547A"/>
    <w:rsid w:val="00046DBD"/>
    <w:rsid w:val="00050584"/>
    <w:rsid w:val="00057AB7"/>
    <w:rsid w:val="000658E1"/>
    <w:rsid w:val="00073C24"/>
    <w:rsid w:val="000822A6"/>
    <w:rsid w:val="00083FD3"/>
    <w:rsid w:val="00091331"/>
    <w:rsid w:val="000A2CED"/>
    <w:rsid w:val="000A73D7"/>
    <w:rsid w:val="000B26C4"/>
    <w:rsid w:val="000C72E1"/>
    <w:rsid w:val="000E4733"/>
    <w:rsid w:val="000E5240"/>
    <w:rsid w:val="000F05F5"/>
    <w:rsid w:val="000F1053"/>
    <w:rsid w:val="000F1218"/>
    <w:rsid w:val="00110F2B"/>
    <w:rsid w:val="001128E8"/>
    <w:rsid w:val="00120C40"/>
    <w:rsid w:val="00136054"/>
    <w:rsid w:val="0014318C"/>
    <w:rsid w:val="00147DF5"/>
    <w:rsid w:val="00153671"/>
    <w:rsid w:val="00157C56"/>
    <w:rsid w:val="00167B1C"/>
    <w:rsid w:val="00176AD3"/>
    <w:rsid w:val="001B260E"/>
    <w:rsid w:val="001B3140"/>
    <w:rsid w:val="001B6057"/>
    <w:rsid w:val="001D3556"/>
    <w:rsid w:val="001D413E"/>
    <w:rsid w:val="001D5538"/>
    <w:rsid w:val="001D616E"/>
    <w:rsid w:val="001F2B2D"/>
    <w:rsid w:val="00201403"/>
    <w:rsid w:val="00203254"/>
    <w:rsid w:val="00214E76"/>
    <w:rsid w:val="00215B54"/>
    <w:rsid w:val="00220139"/>
    <w:rsid w:val="002337E6"/>
    <w:rsid w:val="002367C6"/>
    <w:rsid w:val="0023754F"/>
    <w:rsid w:val="00237599"/>
    <w:rsid w:val="00253001"/>
    <w:rsid w:val="00256FD6"/>
    <w:rsid w:val="00257688"/>
    <w:rsid w:val="00263115"/>
    <w:rsid w:val="002647C0"/>
    <w:rsid w:val="00274DAC"/>
    <w:rsid w:val="00277D31"/>
    <w:rsid w:val="00280F3D"/>
    <w:rsid w:val="0028401E"/>
    <w:rsid w:val="0029077D"/>
    <w:rsid w:val="00290C00"/>
    <w:rsid w:val="00295B0A"/>
    <w:rsid w:val="002A086C"/>
    <w:rsid w:val="002A182A"/>
    <w:rsid w:val="002A1F31"/>
    <w:rsid w:val="002F015E"/>
    <w:rsid w:val="002F0882"/>
    <w:rsid w:val="002F3465"/>
    <w:rsid w:val="003005CA"/>
    <w:rsid w:val="003016D1"/>
    <w:rsid w:val="003170D1"/>
    <w:rsid w:val="00317A53"/>
    <w:rsid w:val="00325EA9"/>
    <w:rsid w:val="003273AD"/>
    <w:rsid w:val="003406D9"/>
    <w:rsid w:val="003422E1"/>
    <w:rsid w:val="0034354F"/>
    <w:rsid w:val="003444E6"/>
    <w:rsid w:val="00357015"/>
    <w:rsid w:val="00374056"/>
    <w:rsid w:val="003806C6"/>
    <w:rsid w:val="0039761C"/>
    <w:rsid w:val="00397D5D"/>
    <w:rsid w:val="003A0162"/>
    <w:rsid w:val="003A602E"/>
    <w:rsid w:val="003B1328"/>
    <w:rsid w:val="003C18CB"/>
    <w:rsid w:val="003C2482"/>
    <w:rsid w:val="003C47C9"/>
    <w:rsid w:val="003D58A9"/>
    <w:rsid w:val="003D678A"/>
    <w:rsid w:val="003E1999"/>
    <w:rsid w:val="003E4AF2"/>
    <w:rsid w:val="003F087B"/>
    <w:rsid w:val="003F0C12"/>
    <w:rsid w:val="003F22DC"/>
    <w:rsid w:val="004039E3"/>
    <w:rsid w:val="00416A77"/>
    <w:rsid w:val="0042525A"/>
    <w:rsid w:val="004273E5"/>
    <w:rsid w:val="00430AFA"/>
    <w:rsid w:val="0047363B"/>
    <w:rsid w:val="004745DE"/>
    <w:rsid w:val="00476754"/>
    <w:rsid w:val="00477430"/>
    <w:rsid w:val="00482709"/>
    <w:rsid w:val="004841F0"/>
    <w:rsid w:val="004853B0"/>
    <w:rsid w:val="004935F1"/>
    <w:rsid w:val="004C6E9F"/>
    <w:rsid w:val="004C757E"/>
    <w:rsid w:val="004F2319"/>
    <w:rsid w:val="00503290"/>
    <w:rsid w:val="00520D61"/>
    <w:rsid w:val="00530D6A"/>
    <w:rsid w:val="0053283F"/>
    <w:rsid w:val="0054037E"/>
    <w:rsid w:val="005507C7"/>
    <w:rsid w:val="00561530"/>
    <w:rsid w:val="00572434"/>
    <w:rsid w:val="0058666C"/>
    <w:rsid w:val="0059366F"/>
    <w:rsid w:val="005946FB"/>
    <w:rsid w:val="005A1FC2"/>
    <w:rsid w:val="005E39BD"/>
    <w:rsid w:val="005E54F2"/>
    <w:rsid w:val="005E5C1E"/>
    <w:rsid w:val="005F0AA8"/>
    <w:rsid w:val="005F1FC8"/>
    <w:rsid w:val="005F32DB"/>
    <w:rsid w:val="0062257E"/>
    <w:rsid w:val="006244B8"/>
    <w:rsid w:val="00627C63"/>
    <w:rsid w:val="00635272"/>
    <w:rsid w:val="00636AE5"/>
    <w:rsid w:val="00637CC8"/>
    <w:rsid w:val="006543D2"/>
    <w:rsid w:val="006566E2"/>
    <w:rsid w:val="00672E9A"/>
    <w:rsid w:val="00675E76"/>
    <w:rsid w:val="00676A84"/>
    <w:rsid w:val="006A0BE3"/>
    <w:rsid w:val="006A3F34"/>
    <w:rsid w:val="006C229C"/>
    <w:rsid w:val="006D01E3"/>
    <w:rsid w:val="006D49E7"/>
    <w:rsid w:val="006E7523"/>
    <w:rsid w:val="006F3F1C"/>
    <w:rsid w:val="00702EE5"/>
    <w:rsid w:val="007072CB"/>
    <w:rsid w:val="00715307"/>
    <w:rsid w:val="00716096"/>
    <w:rsid w:val="00737625"/>
    <w:rsid w:val="00737AD7"/>
    <w:rsid w:val="00742DDD"/>
    <w:rsid w:val="00745483"/>
    <w:rsid w:val="007651C6"/>
    <w:rsid w:val="007737C2"/>
    <w:rsid w:val="00783FB1"/>
    <w:rsid w:val="0079615E"/>
    <w:rsid w:val="007B30FB"/>
    <w:rsid w:val="007C6464"/>
    <w:rsid w:val="007D0338"/>
    <w:rsid w:val="007F0F5E"/>
    <w:rsid w:val="007F1310"/>
    <w:rsid w:val="007F7959"/>
    <w:rsid w:val="00802AB6"/>
    <w:rsid w:val="00802D20"/>
    <w:rsid w:val="00811901"/>
    <w:rsid w:val="00812D6E"/>
    <w:rsid w:val="008201D3"/>
    <w:rsid w:val="00837422"/>
    <w:rsid w:val="008468C2"/>
    <w:rsid w:val="00856B00"/>
    <w:rsid w:val="00866F1B"/>
    <w:rsid w:val="0086756E"/>
    <w:rsid w:val="0088442C"/>
    <w:rsid w:val="008871F7"/>
    <w:rsid w:val="008934E1"/>
    <w:rsid w:val="008A3FC9"/>
    <w:rsid w:val="008A56C7"/>
    <w:rsid w:val="008B129D"/>
    <w:rsid w:val="008B2DC9"/>
    <w:rsid w:val="008D0EF8"/>
    <w:rsid w:val="008F0688"/>
    <w:rsid w:val="00901406"/>
    <w:rsid w:val="0090478F"/>
    <w:rsid w:val="00921723"/>
    <w:rsid w:val="00922CA1"/>
    <w:rsid w:val="009232A5"/>
    <w:rsid w:val="009331F7"/>
    <w:rsid w:val="00940EA6"/>
    <w:rsid w:val="009423FC"/>
    <w:rsid w:val="00954090"/>
    <w:rsid w:val="00970714"/>
    <w:rsid w:val="00971605"/>
    <w:rsid w:val="00975B0A"/>
    <w:rsid w:val="00983942"/>
    <w:rsid w:val="009856FD"/>
    <w:rsid w:val="00986727"/>
    <w:rsid w:val="00986B0B"/>
    <w:rsid w:val="00987764"/>
    <w:rsid w:val="00992BA6"/>
    <w:rsid w:val="00995F6E"/>
    <w:rsid w:val="00996999"/>
    <w:rsid w:val="009A3DB7"/>
    <w:rsid w:val="009A3F38"/>
    <w:rsid w:val="009B52B2"/>
    <w:rsid w:val="009D5FD1"/>
    <w:rsid w:val="009F0D6C"/>
    <w:rsid w:val="009F2981"/>
    <w:rsid w:val="00A009F7"/>
    <w:rsid w:val="00A070DB"/>
    <w:rsid w:val="00A20958"/>
    <w:rsid w:val="00A21181"/>
    <w:rsid w:val="00A2573D"/>
    <w:rsid w:val="00A2606E"/>
    <w:rsid w:val="00A26C0B"/>
    <w:rsid w:val="00A3167E"/>
    <w:rsid w:val="00A324CF"/>
    <w:rsid w:val="00A41A30"/>
    <w:rsid w:val="00A456D7"/>
    <w:rsid w:val="00A51554"/>
    <w:rsid w:val="00A548B2"/>
    <w:rsid w:val="00A729B3"/>
    <w:rsid w:val="00A8049C"/>
    <w:rsid w:val="00A915DD"/>
    <w:rsid w:val="00A929D3"/>
    <w:rsid w:val="00A9673F"/>
    <w:rsid w:val="00AA038D"/>
    <w:rsid w:val="00AB6632"/>
    <w:rsid w:val="00AD0BC2"/>
    <w:rsid w:val="00AD4443"/>
    <w:rsid w:val="00AF2531"/>
    <w:rsid w:val="00AF48AD"/>
    <w:rsid w:val="00AF52B1"/>
    <w:rsid w:val="00AF5F8B"/>
    <w:rsid w:val="00B06C87"/>
    <w:rsid w:val="00B36445"/>
    <w:rsid w:val="00B45CB3"/>
    <w:rsid w:val="00B53870"/>
    <w:rsid w:val="00B6103E"/>
    <w:rsid w:val="00B6108F"/>
    <w:rsid w:val="00B64221"/>
    <w:rsid w:val="00B65C02"/>
    <w:rsid w:val="00B65EAE"/>
    <w:rsid w:val="00B678EE"/>
    <w:rsid w:val="00B67DC3"/>
    <w:rsid w:val="00B74DC4"/>
    <w:rsid w:val="00B848E1"/>
    <w:rsid w:val="00B84C83"/>
    <w:rsid w:val="00B9221F"/>
    <w:rsid w:val="00B93CE7"/>
    <w:rsid w:val="00BB416C"/>
    <w:rsid w:val="00BC5B6A"/>
    <w:rsid w:val="00BD25A6"/>
    <w:rsid w:val="00BE2CE6"/>
    <w:rsid w:val="00BE2EC4"/>
    <w:rsid w:val="00BE3868"/>
    <w:rsid w:val="00BE3CAA"/>
    <w:rsid w:val="00BE692E"/>
    <w:rsid w:val="00BF277F"/>
    <w:rsid w:val="00BF4ADB"/>
    <w:rsid w:val="00C01AC3"/>
    <w:rsid w:val="00C03A8F"/>
    <w:rsid w:val="00C05673"/>
    <w:rsid w:val="00C17DC2"/>
    <w:rsid w:val="00C305DF"/>
    <w:rsid w:val="00C36322"/>
    <w:rsid w:val="00C47DF2"/>
    <w:rsid w:val="00C50FC8"/>
    <w:rsid w:val="00C527BF"/>
    <w:rsid w:val="00C612AD"/>
    <w:rsid w:val="00C67AAF"/>
    <w:rsid w:val="00C8460E"/>
    <w:rsid w:val="00C84827"/>
    <w:rsid w:val="00CC2E06"/>
    <w:rsid w:val="00CD7DF8"/>
    <w:rsid w:val="00CD7F7F"/>
    <w:rsid w:val="00CF434D"/>
    <w:rsid w:val="00D054F3"/>
    <w:rsid w:val="00D15FC9"/>
    <w:rsid w:val="00D1660A"/>
    <w:rsid w:val="00D2145C"/>
    <w:rsid w:val="00D3370D"/>
    <w:rsid w:val="00D36960"/>
    <w:rsid w:val="00D46466"/>
    <w:rsid w:val="00D60DD2"/>
    <w:rsid w:val="00D71DC2"/>
    <w:rsid w:val="00D81AE4"/>
    <w:rsid w:val="00D85F6F"/>
    <w:rsid w:val="00D97B8F"/>
    <w:rsid w:val="00DA3A1B"/>
    <w:rsid w:val="00DA442D"/>
    <w:rsid w:val="00DA4A9D"/>
    <w:rsid w:val="00DB1449"/>
    <w:rsid w:val="00DB220B"/>
    <w:rsid w:val="00DB34FA"/>
    <w:rsid w:val="00DB71C9"/>
    <w:rsid w:val="00DB7256"/>
    <w:rsid w:val="00DB7F5C"/>
    <w:rsid w:val="00DD02F5"/>
    <w:rsid w:val="00DD24D1"/>
    <w:rsid w:val="00DF3B6B"/>
    <w:rsid w:val="00DF5244"/>
    <w:rsid w:val="00E02AA0"/>
    <w:rsid w:val="00E06E77"/>
    <w:rsid w:val="00E172D4"/>
    <w:rsid w:val="00E17CFA"/>
    <w:rsid w:val="00E200B1"/>
    <w:rsid w:val="00E304A1"/>
    <w:rsid w:val="00E33638"/>
    <w:rsid w:val="00E341A1"/>
    <w:rsid w:val="00E4716B"/>
    <w:rsid w:val="00E50459"/>
    <w:rsid w:val="00E51612"/>
    <w:rsid w:val="00E56699"/>
    <w:rsid w:val="00E64DDD"/>
    <w:rsid w:val="00E668E6"/>
    <w:rsid w:val="00E7464F"/>
    <w:rsid w:val="00E74AE2"/>
    <w:rsid w:val="00E75B2F"/>
    <w:rsid w:val="00E75EE7"/>
    <w:rsid w:val="00E917AE"/>
    <w:rsid w:val="00E940FE"/>
    <w:rsid w:val="00E96883"/>
    <w:rsid w:val="00EB207E"/>
    <w:rsid w:val="00EC2E59"/>
    <w:rsid w:val="00EE29EB"/>
    <w:rsid w:val="00EE36F2"/>
    <w:rsid w:val="00F02577"/>
    <w:rsid w:val="00F03932"/>
    <w:rsid w:val="00F1040B"/>
    <w:rsid w:val="00F15C63"/>
    <w:rsid w:val="00F17F66"/>
    <w:rsid w:val="00F241FE"/>
    <w:rsid w:val="00F24BAF"/>
    <w:rsid w:val="00F30974"/>
    <w:rsid w:val="00F37BEB"/>
    <w:rsid w:val="00F50525"/>
    <w:rsid w:val="00F73AC3"/>
    <w:rsid w:val="00F90F35"/>
    <w:rsid w:val="00F974A3"/>
    <w:rsid w:val="00FA3806"/>
    <w:rsid w:val="00FB4AF1"/>
    <w:rsid w:val="00FC01EB"/>
    <w:rsid w:val="00FD2410"/>
    <w:rsid w:val="00FD4877"/>
    <w:rsid w:val="02539AC7"/>
    <w:rsid w:val="0A171C6D"/>
    <w:rsid w:val="0D8FEA91"/>
    <w:rsid w:val="3D190DAA"/>
    <w:rsid w:val="3EB4DE0B"/>
    <w:rsid w:val="51D8C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3411EE9"/>
  <w15:chartTrackingRefBased/>
  <w15:docId w15:val="{49216373-73B9-4768-8D8B-4CB042F72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Arial" w:hAnsi="Arial"/>
      <w:sz w:val="22"/>
    </w:rPr>
  </w:style>
  <w:style w:type="paragraph" w:styleId="berschrift1">
    <w:name w:val="heading 1"/>
    <w:basedOn w:val="Standard"/>
    <w:next w:val="Standard"/>
    <w:qFormat/>
    <w:pPr>
      <w:keepNext/>
      <w:spacing w:before="60" w:after="60"/>
      <w:jc w:val="center"/>
      <w:outlineLvl w:val="0"/>
    </w:pPr>
    <w:rPr>
      <w:b/>
    </w:rPr>
  </w:style>
  <w:style w:type="paragraph" w:styleId="berschrift2">
    <w:name w:val="heading 2"/>
    <w:basedOn w:val="Standard"/>
    <w:next w:val="Standard"/>
    <w:qFormat/>
    <w:pPr>
      <w:keepNext/>
      <w:spacing w:before="60" w:after="60"/>
      <w:outlineLvl w:val="1"/>
    </w:pPr>
    <w:rPr>
      <w:b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416A7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qFormat/>
    <w:pPr>
      <w:jc w:val="center"/>
    </w:pPr>
    <w:rPr>
      <w:b/>
    </w:rPr>
  </w:style>
  <w:style w:type="paragraph" w:styleId="Beschriftung">
    <w:name w:val="caption"/>
    <w:basedOn w:val="Standard"/>
    <w:next w:val="Standard"/>
    <w:qFormat/>
    <w:pPr>
      <w:spacing w:before="480" w:after="240"/>
    </w:pPr>
    <w:rPr>
      <w:b/>
      <w:caps/>
      <w:sz w:val="24"/>
    </w:rPr>
  </w:style>
  <w:style w:type="paragraph" w:styleId="Kopfzeile">
    <w:name w:val="header"/>
    <w:basedOn w:val="Standard"/>
    <w:semiHidden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pPr>
      <w:tabs>
        <w:tab w:val="center" w:pos="4536"/>
        <w:tab w:val="right" w:pos="9072"/>
      </w:tabs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F088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F0882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8468C2"/>
    <w:pPr>
      <w:ind w:left="720"/>
      <w:contextualSpacing/>
    </w:pPr>
  </w:style>
  <w:style w:type="table" w:styleId="Tabellenraster">
    <w:name w:val="Table Grid"/>
    <w:basedOn w:val="NormaleTabelle"/>
    <w:uiPriority w:val="59"/>
    <w:rsid w:val="001D41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C527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C527BF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C527BF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527B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527BF"/>
    <w:rPr>
      <w:rFonts w:ascii="Arial" w:hAnsi="Arial"/>
      <w:b/>
      <w:b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416A7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416A77"/>
    <w:pPr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Verzeichnis3">
    <w:name w:val="toc 3"/>
    <w:basedOn w:val="Standard"/>
    <w:next w:val="Standard"/>
    <w:autoRedefine/>
    <w:uiPriority w:val="39"/>
    <w:unhideWhenUsed/>
    <w:rsid w:val="00416A77"/>
    <w:pPr>
      <w:spacing w:after="100"/>
      <w:ind w:left="440"/>
    </w:pPr>
  </w:style>
  <w:style w:type="character" w:styleId="Hyperlink">
    <w:name w:val="Hyperlink"/>
    <w:basedOn w:val="Absatz-Standardschriftart"/>
    <w:uiPriority w:val="99"/>
    <w:unhideWhenUsed/>
    <w:rsid w:val="00416A77"/>
    <w:rPr>
      <w:color w:val="0563C1" w:themeColor="hyperlink"/>
      <w:u w:val="single"/>
    </w:rPr>
  </w:style>
  <w:style w:type="character" w:customStyle="1" w:styleId="normaltextrun">
    <w:name w:val="normaltextrun"/>
    <w:basedOn w:val="Absatz-Standardschriftart"/>
    <w:rsid w:val="00DB7F5C"/>
  </w:style>
  <w:style w:type="paragraph" w:customStyle="1" w:styleId="paragraph">
    <w:name w:val="paragraph"/>
    <w:basedOn w:val="Standard"/>
    <w:rsid w:val="00DB7F5C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eop">
    <w:name w:val="eop"/>
    <w:basedOn w:val="Absatz-Standardschriftart"/>
    <w:rsid w:val="00DB7F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479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8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pn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svg"/><Relationship Id="rId46" Type="http://schemas.openxmlformats.org/officeDocument/2006/relationships/image" Target="media/image36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svg"/><Relationship Id="rId49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ugfde11.de.ugfischer.com\public\vorlagen\fite\Intern-hoch-d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SharedWithUsers xmlns="e047a197-46ab-4299-92cd-ec119e6fe81f">
      <UserInfo>
        <DisplayName>Reich, Jasmin</DisplayName>
        <AccountId>13</AccountId>
        <AccountType/>
      </UserInfo>
      <UserInfo>
        <DisplayName>Vater, Markus</DisplayName>
        <AccountId>396</AccountId>
        <AccountType/>
      </UserInfo>
    </SharedWithUsers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A7ED3F6-F877-422B-9F91-1D1D05EE2B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5E45797-D108-4373-A5A2-051CA645EF7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4AE3D75-CB75-42A2-B677-F33F83B85ADB}">
  <ds:schemaRefs>
    <ds:schemaRef ds:uri="http://schemas.microsoft.com/office/2006/metadata/properties"/>
    <ds:schemaRef ds:uri="http://schemas.microsoft.com/office/infopath/2007/PartnerControls"/>
    <ds:schemaRef ds:uri="ea79bf52-7098-41fc-8881-a3872bd99c43"/>
    <ds:schemaRef ds:uri="e047a197-46ab-4299-92cd-ec119e6fe81f"/>
  </ds:schemaRefs>
</ds:datastoreItem>
</file>

<file path=customXml/itemProps4.xml><?xml version="1.0" encoding="utf-8"?>
<ds:datastoreItem xmlns:ds="http://schemas.openxmlformats.org/officeDocument/2006/customXml" ds:itemID="{5BB9C25F-F081-4FCD-96BE-F9626FE210F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Intern-hoch-d.dotx</Template>
  <TotalTime>0</TotalTime>
  <Pages>9</Pages>
  <Words>666</Words>
  <Characters>4196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intern-hoch-dt</vt:lpstr>
    </vt:vector>
  </TitlesOfParts>
  <Company>fischerwerke</Company>
  <LinksUpToDate>false</LinksUpToDate>
  <CharactersWithSpaces>4853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intern-hoch-dt</dc:title>
  <dc:subject/>
  <dc:creator>Knecht, Hartmut</dc:creator>
  <cp:keywords/>
  <dc:description/>
  <cp:lastModifiedBy>Reich, Jasmin</cp:lastModifiedBy>
  <cp:revision>10</cp:revision>
  <cp:lastPrinted>2005-11-25T15:35:00Z</cp:lastPrinted>
  <dcterms:created xsi:type="dcterms:W3CDTF">2022-03-14T12:28:00Z</dcterms:created>
  <dcterms:modified xsi:type="dcterms:W3CDTF">2022-03-18T10:09:00Z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