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930836C" w14:textId="77777777" w:rsidR="00416A77" w:rsidRDefault="00416A77" w:rsidP="00416A77">
      <w:pPr>
        <w:rPr>
          <w:b/>
          <w:bCs/>
        </w:rPr>
      </w:pPr>
    </w:p>
    <w:p w14:paraId="32B4689B" w14:textId="37B95AE6" w:rsidR="00416A77" w:rsidRPr="00416A77" w:rsidRDefault="00416A77" w:rsidP="00416A77">
      <w:pPr>
        <w:rPr>
          <w:b/>
          <w:bCs/>
        </w:rPr>
      </w:pPr>
      <w:r>
        <w:rPr>
          <w:b/>
        </w:rPr>
        <w:t xml:space="preserve">This document provides preparatory information, tips, and possible solutions for tasks one to eleven.</w:t>
      </w:r>
      <w:r>
        <w:rPr>
          <w:b/>
        </w:rPr>
        <w:t xml:space="preserve"> </w:t>
      </w:r>
      <w:r>
        <w:rPr>
          <w:b/>
        </w:rPr>
        <w:t xml:space="preserve">This document is designed as a guide to support instructors.</w:t>
      </w:r>
    </w:p>
    <w:p w14:paraId="4E1DDA33" w14:textId="77777777" w:rsidR="00416A77" w:rsidRPr="00416A77" w:rsidRDefault="00416A77" w:rsidP="00416A77">
      <w:pPr>
        <w:rPr>
          <w:b/>
          <w:bCs/>
        </w:rPr>
      </w:pPr>
    </w:p>
    <w:p w14:paraId="6A48B2D6" w14:textId="0FE861CF" w:rsidR="00416A77" w:rsidRPr="00416A77" w:rsidRDefault="00737AD7" w:rsidP="00416A77">
      <w:pPr>
        <w:rPr>
          <w:b/>
          <w:bCs/>
        </w:rPr>
      </w:pPr>
      <w:r>
        <w:rPr>
          <w:b/>
        </w:rPr>
        <w:t xml:space="preserve">All documents are provided in editable format.</w:t>
      </w:r>
      <w:r>
        <w:rPr>
          <w:b/>
        </w:rPr>
        <w:t xml:space="preserve"> </w:t>
      </w:r>
      <w:r>
        <w:rPr>
          <w:b/>
        </w:rPr>
        <w:t xml:space="preserve">This allows you to adapt them to meet your needs.</w:t>
      </w:r>
    </w:p>
    <w:p w14:paraId="78EA4778" w14:textId="77777777" w:rsidR="00416A77" w:rsidRDefault="00416A77" w:rsidP="00416A77">
      <w:pPr>
        <w:pStyle w:val="Beschriftung"/>
      </w:pPr>
    </w:p>
    <w:sdt>
      <w:sdtPr>
        <w:rPr>
          <w:rFonts w:ascii="Arial" w:eastAsia="Times New Roman" w:hAnsi="Arial" w:cs="Times New Roman"/>
          <w:color w:val="auto"/>
          <w:sz w:val="22"/>
          <w:szCs w:val="20"/>
        </w:rPr>
        <w:id w:val="-1281484961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1F9CDB27" w14:textId="4D094D60" w:rsidR="00416A77" w:rsidRDefault="00416A77">
          <w:pPr>
            <w:pStyle w:val="Inhaltsverzeichnisberschrift"/>
          </w:pPr>
          <w:r>
            <w:t xml:space="preserve">Contents</w:t>
          </w:r>
        </w:p>
        <w:p w14:paraId="2C8D0849" w14:textId="31AD81FD" w:rsidR="00737AD7" w:rsidRDefault="00416A77">
          <w:pPr>
            <w:pStyle w:val="Verzeichnis3"/>
            <w:tabs>
              <w:tab w:val="right" w:leader="dot" w:pos="9486"/>
            </w:tabs>
            <w:rPr>
              <w:noProof/>
              <w:szCs w:val="22"/>
              <w:rFonts w:asciiTheme="minorHAnsi" w:eastAsiaTheme="minorEastAsia" w:hAnsiTheme="minorHAnsi" w:cstheme="minorBidi"/>
            </w:rPr>
          </w:pPr>
          <w:r>
            <w:fldChar w:fldCharType="begin" w:dirty="true"/>
          </w:r>
          <w:r>
            <w:instrText xml:space="preserve"> TOC \o "1-3" \h \z \u </w:instrText>
          </w:r>
          <w:r>
            <w:fldChar w:fldCharType="separate"/>
          </w:r>
          <w:hyperlink w:anchor="_Toc98230744" w:history="1">
            <w:r w:rsidR="00737AD7" w:rsidRPr="00C12901">
              <w:rPr>
                <w:rStyle w:val="Hyperlink"/>
              </w:rPr>
              <w:t>Vorbereitung</w:t>
            </w:r>
            <w:r w:rsidR="00737AD7">
              <w:rPr>
                <w:webHidden/>
              </w:rPr>
              <w:tab/>
            </w:r>
            <w:r w:rsidR="00737AD7">
              <w:rPr>
                <w:webHidden/>
              </w:rPr>
              <w:fldChar w:fldCharType="begin"/>
            </w:r>
            <w:r w:rsidR="00737AD7">
              <w:rPr>
                <w:webHidden/>
              </w:rPr>
              <w:instrText xml:space="preserve"> PAGEREF _Toc98230744 \h </w:instrText>
            </w:r>
            <w:r w:rsidR="00737AD7">
              <w:rPr>
                <w:webHidden/>
              </w:rPr>
            </w:r>
            <w:r w:rsidR="00737AD7">
              <w:rPr>
                <w:webHidden/>
              </w:rPr>
              <w:fldChar w:fldCharType="separate"/>
            </w:r>
            <w:r w:rsidR="002A182A">
              <w:rPr>
                <w:webHidden/>
              </w:rPr>
              <w:t>2</w:t>
            </w:r>
            <w:r w:rsidR="00737AD7">
              <w:rPr>
                <w:webHidden/>
              </w:rPr>
              <w:fldChar w:fldCharType="end"/>
            </w:r>
          </w:hyperlink>
        </w:p>
        <w:p w14:paraId="39839942" w14:textId="050E644A" w:rsidR="00737AD7" w:rsidRDefault="003806C6">
          <w:pPr>
            <w:pStyle w:val="Verzeichnis3"/>
            <w:tabs>
              <w:tab w:val="right" w:leader="dot" w:pos="9486"/>
            </w:tabs>
            <w:rPr>
              <w:rFonts w:asciiTheme="minorHAnsi" w:eastAsiaTheme="minorEastAsia" w:hAnsiTheme="minorHAnsi" w:cstheme="minorBidi"/>
            </w:rPr>
          </w:pPr>
          <w:hyperlink w:anchor="_Toc98230745" w:history="1">
            <w:r w:rsidR="00737AD7" w:rsidRPr="00C12901">
              <w:rPr>
                <w:rStyle w:val="Hyperlink"/>
              </w:rPr>
              <w:t>Aufgabe 1</w:t>
            </w:r>
            <w:r w:rsidR="00737AD7">
              <w:rPr>
                <w:webHidden/>
              </w:rPr>
              <w:tab/>
            </w:r>
            <w:r w:rsidR="00737AD7">
              <w:rPr>
                <w:webHidden/>
              </w:rPr>
              <w:fldChar w:fldCharType="begin"/>
            </w:r>
            <w:r w:rsidR="00737AD7">
              <w:rPr>
                <w:webHidden/>
              </w:rPr>
              <w:instrText xml:space="preserve"> PAGEREF _Toc98230745 \h </w:instrText>
            </w:r>
            <w:r w:rsidR="00737AD7">
              <w:rPr>
                <w:webHidden/>
              </w:rPr>
            </w:r>
            <w:r w:rsidR="00737AD7">
              <w:rPr>
                <w:webHidden/>
              </w:rPr>
              <w:fldChar w:fldCharType="separate"/>
            </w:r>
            <w:r w:rsidR="002A182A">
              <w:rPr>
                <w:webHidden/>
              </w:rPr>
              <w:t>3</w:t>
            </w:r>
            <w:r w:rsidR="00737AD7">
              <w:rPr>
                <w:webHidden/>
              </w:rPr>
              <w:fldChar w:fldCharType="end"/>
            </w:r>
          </w:hyperlink>
        </w:p>
        <w:p w14:paraId="089B506C" w14:textId="2F4E7BEC" w:rsidR="00737AD7" w:rsidRDefault="003806C6">
          <w:pPr>
            <w:pStyle w:val="Verzeichnis3"/>
            <w:tabs>
              <w:tab w:val="right" w:leader="dot" w:pos="9486"/>
            </w:tabs>
            <w:rPr>
              <w:rFonts w:asciiTheme="minorHAnsi" w:eastAsiaTheme="minorEastAsia" w:hAnsiTheme="minorHAnsi" w:cstheme="minorBidi"/>
            </w:rPr>
          </w:pPr>
          <w:hyperlink w:anchor="_Toc98230746" w:history="1">
            <w:r w:rsidR="00737AD7" w:rsidRPr="00C12901">
              <w:rPr>
                <w:rStyle w:val="Hyperlink"/>
              </w:rPr>
              <w:t>Aufgabe 2</w:t>
            </w:r>
            <w:r w:rsidR="00737AD7">
              <w:rPr>
                <w:webHidden/>
              </w:rPr>
              <w:tab/>
            </w:r>
            <w:r w:rsidR="00737AD7">
              <w:rPr>
                <w:webHidden/>
              </w:rPr>
              <w:fldChar w:fldCharType="begin"/>
            </w:r>
            <w:r w:rsidR="00737AD7">
              <w:rPr>
                <w:webHidden/>
              </w:rPr>
              <w:instrText xml:space="preserve"> PAGEREF _Toc98230746 \h </w:instrText>
            </w:r>
            <w:r w:rsidR="00737AD7">
              <w:rPr>
                <w:webHidden/>
              </w:rPr>
            </w:r>
            <w:r w:rsidR="00737AD7">
              <w:rPr>
                <w:webHidden/>
              </w:rPr>
              <w:fldChar w:fldCharType="separate"/>
            </w:r>
            <w:r w:rsidR="002A182A">
              <w:rPr>
                <w:webHidden/>
              </w:rPr>
              <w:t>4</w:t>
            </w:r>
            <w:r w:rsidR="00737AD7">
              <w:rPr>
                <w:webHidden/>
              </w:rPr>
              <w:fldChar w:fldCharType="end"/>
            </w:r>
          </w:hyperlink>
        </w:p>
        <w:p w14:paraId="4968F1BC" w14:textId="7C783B81" w:rsidR="00737AD7" w:rsidRDefault="003806C6">
          <w:pPr>
            <w:pStyle w:val="Verzeichnis3"/>
            <w:tabs>
              <w:tab w:val="right" w:leader="dot" w:pos="9486"/>
            </w:tabs>
            <w:rPr>
              <w:rFonts w:asciiTheme="minorHAnsi" w:eastAsiaTheme="minorEastAsia" w:hAnsiTheme="minorHAnsi" w:cstheme="minorBidi"/>
            </w:rPr>
          </w:pPr>
          <w:hyperlink w:anchor="_Toc98230747" w:history="1">
            <w:r w:rsidR="00737AD7" w:rsidRPr="00C12901">
              <w:rPr>
                <w:rStyle w:val="Hyperlink"/>
              </w:rPr>
              <w:t>Aufgabe 3</w:t>
            </w:r>
            <w:r w:rsidR="00737AD7">
              <w:rPr>
                <w:webHidden/>
              </w:rPr>
              <w:tab/>
            </w:r>
            <w:r w:rsidR="00737AD7">
              <w:rPr>
                <w:webHidden/>
              </w:rPr>
              <w:fldChar w:fldCharType="begin"/>
            </w:r>
            <w:r w:rsidR="00737AD7">
              <w:rPr>
                <w:webHidden/>
              </w:rPr>
              <w:instrText xml:space="preserve"> PAGEREF _Toc98230747 \h </w:instrText>
            </w:r>
            <w:r w:rsidR="00737AD7">
              <w:rPr>
                <w:webHidden/>
              </w:rPr>
            </w:r>
            <w:r w:rsidR="00737AD7">
              <w:rPr>
                <w:webHidden/>
              </w:rPr>
              <w:fldChar w:fldCharType="separate"/>
            </w:r>
            <w:r w:rsidR="002A182A">
              <w:rPr>
                <w:webHidden/>
              </w:rPr>
              <w:t>4</w:t>
            </w:r>
            <w:r w:rsidR="00737AD7">
              <w:rPr>
                <w:webHidden/>
              </w:rPr>
              <w:fldChar w:fldCharType="end"/>
            </w:r>
          </w:hyperlink>
        </w:p>
        <w:p w14:paraId="5A0EA378" w14:textId="45281482" w:rsidR="00737AD7" w:rsidRDefault="003806C6">
          <w:pPr>
            <w:pStyle w:val="Verzeichnis3"/>
            <w:tabs>
              <w:tab w:val="right" w:leader="dot" w:pos="9486"/>
            </w:tabs>
            <w:rPr>
              <w:rFonts w:asciiTheme="minorHAnsi" w:eastAsiaTheme="minorEastAsia" w:hAnsiTheme="minorHAnsi" w:cstheme="minorBidi"/>
            </w:rPr>
          </w:pPr>
          <w:hyperlink w:anchor="_Toc98230748" w:history="1">
            <w:r w:rsidR="00737AD7" w:rsidRPr="00C12901">
              <w:rPr>
                <w:rStyle w:val="Hyperlink"/>
              </w:rPr>
              <w:t>Aufgabe 4</w:t>
            </w:r>
            <w:r w:rsidR="00737AD7">
              <w:rPr>
                <w:webHidden/>
              </w:rPr>
              <w:tab/>
            </w:r>
            <w:r w:rsidR="00737AD7">
              <w:rPr>
                <w:webHidden/>
              </w:rPr>
              <w:fldChar w:fldCharType="begin"/>
            </w:r>
            <w:r w:rsidR="00737AD7">
              <w:rPr>
                <w:webHidden/>
              </w:rPr>
              <w:instrText xml:space="preserve"> PAGEREF _Toc98230748 \h </w:instrText>
            </w:r>
            <w:r w:rsidR="00737AD7">
              <w:rPr>
                <w:webHidden/>
              </w:rPr>
            </w:r>
            <w:r w:rsidR="00737AD7">
              <w:rPr>
                <w:webHidden/>
              </w:rPr>
              <w:fldChar w:fldCharType="separate"/>
            </w:r>
            <w:r w:rsidR="002A182A">
              <w:rPr>
                <w:webHidden/>
              </w:rPr>
              <w:t>5</w:t>
            </w:r>
            <w:r w:rsidR="00737AD7">
              <w:rPr>
                <w:webHidden/>
              </w:rPr>
              <w:fldChar w:fldCharType="end"/>
            </w:r>
          </w:hyperlink>
        </w:p>
        <w:p w14:paraId="7EA21B31" w14:textId="137C7DC5" w:rsidR="00737AD7" w:rsidRDefault="003806C6">
          <w:pPr>
            <w:pStyle w:val="Verzeichnis3"/>
            <w:tabs>
              <w:tab w:val="right" w:leader="dot" w:pos="9486"/>
            </w:tabs>
            <w:rPr>
              <w:rFonts w:asciiTheme="minorHAnsi" w:eastAsiaTheme="minorEastAsia" w:hAnsiTheme="minorHAnsi" w:cstheme="minorBidi"/>
            </w:rPr>
          </w:pPr>
          <w:hyperlink w:anchor="_Toc98230749" w:history="1">
            <w:r w:rsidR="00737AD7" w:rsidRPr="00C12901">
              <w:rPr>
                <w:rStyle w:val="Hyperlink"/>
              </w:rPr>
              <w:t>Aufgabe 5</w:t>
            </w:r>
            <w:r w:rsidR="00737AD7">
              <w:rPr>
                <w:webHidden/>
              </w:rPr>
              <w:tab/>
            </w:r>
            <w:r w:rsidR="00737AD7">
              <w:rPr>
                <w:webHidden/>
              </w:rPr>
              <w:fldChar w:fldCharType="begin"/>
            </w:r>
            <w:r w:rsidR="00737AD7">
              <w:rPr>
                <w:webHidden/>
              </w:rPr>
              <w:instrText xml:space="preserve"> PAGEREF _Toc98230749 \h </w:instrText>
            </w:r>
            <w:r w:rsidR="00737AD7">
              <w:rPr>
                <w:webHidden/>
              </w:rPr>
            </w:r>
            <w:r w:rsidR="00737AD7">
              <w:rPr>
                <w:webHidden/>
              </w:rPr>
              <w:fldChar w:fldCharType="separate"/>
            </w:r>
            <w:r w:rsidR="002A182A">
              <w:rPr>
                <w:webHidden/>
              </w:rPr>
              <w:t>6</w:t>
            </w:r>
            <w:r w:rsidR="00737AD7">
              <w:rPr>
                <w:webHidden/>
              </w:rPr>
              <w:fldChar w:fldCharType="end"/>
            </w:r>
          </w:hyperlink>
        </w:p>
        <w:p w14:paraId="2BFA1685" w14:textId="38A291FC" w:rsidR="00737AD7" w:rsidRDefault="003806C6">
          <w:pPr>
            <w:pStyle w:val="Verzeichnis3"/>
            <w:tabs>
              <w:tab w:val="right" w:leader="dot" w:pos="9486"/>
            </w:tabs>
            <w:rPr>
              <w:rFonts w:asciiTheme="minorHAnsi" w:eastAsiaTheme="minorEastAsia" w:hAnsiTheme="minorHAnsi" w:cstheme="minorBidi"/>
            </w:rPr>
          </w:pPr>
          <w:hyperlink w:anchor="_Toc98230750" w:history="1">
            <w:r w:rsidR="00737AD7" w:rsidRPr="00C12901">
              <w:rPr>
                <w:rStyle w:val="Hyperlink"/>
              </w:rPr>
              <w:t>Aufgabe 6</w:t>
            </w:r>
            <w:r w:rsidR="00737AD7">
              <w:rPr>
                <w:webHidden/>
              </w:rPr>
              <w:tab/>
            </w:r>
            <w:r w:rsidR="00737AD7">
              <w:rPr>
                <w:webHidden/>
              </w:rPr>
              <w:fldChar w:fldCharType="begin"/>
            </w:r>
            <w:r w:rsidR="00737AD7">
              <w:rPr>
                <w:webHidden/>
              </w:rPr>
              <w:instrText xml:space="preserve"> PAGEREF _Toc98230750 \h </w:instrText>
            </w:r>
            <w:r w:rsidR="00737AD7">
              <w:rPr>
                <w:webHidden/>
              </w:rPr>
            </w:r>
            <w:r w:rsidR="00737AD7">
              <w:rPr>
                <w:webHidden/>
              </w:rPr>
              <w:fldChar w:fldCharType="separate"/>
            </w:r>
            <w:r w:rsidR="002A182A">
              <w:rPr>
                <w:webHidden/>
              </w:rPr>
              <w:t>6</w:t>
            </w:r>
            <w:r w:rsidR="00737AD7">
              <w:rPr>
                <w:webHidden/>
              </w:rPr>
              <w:fldChar w:fldCharType="end"/>
            </w:r>
          </w:hyperlink>
        </w:p>
        <w:p w14:paraId="343EBF90" w14:textId="2997BF7F" w:rsidR="00737AD7" w:rsidRDefault="003806C6">
          <w:pPr>
            <w:pStyle w:val="Verzeichnis3"/>
            <w:tabs>
              <w:tab w:val="right" w:leader="dot" w:pos="9486"/>
            </w:tabs>
            <w:rPr>
              <w:rFonts w:asciiTheme="minorHAnsi" w:eastAsiaTheme="minorEastAsia" w:hAnsiTheme="minorHAnsi" w:cstheme="minorBidi"/>
            </w:rPr>
          </w:pPr>
          <w:hyperlink w:anchor="_Toc98230751" w:history="1">
            <w:r w:rsidR="00737AD7" w:rsidRPr="00C12901">
              <w:rPr>
                <w:rStyle w:val="Hyperlink"/>
              </w:rPr>
              <w:t>Aufgabe 7</w:t>
            </w:r>
            <w:r w:rsidR="00737AD7">
              <w:rPr>
                <w:webHidden/>
              </w:rPr>
              <w:tab/>
            </w:r>
            <w:r w:rsidR="00737AD7">
              <w:rPr>
                <w:webHidden/>
              </w:rPr>
              <w:fldChar w:fldCharType="begin"/>
            </w:r>
            <w:r w:rsidR="00737AD7">
              <w:rPr>
                <w:webHidden/>
              </w:rPr>
              <w:instrText xml:space="preserve"> PAGEREF _Toc98230751 \h </w:instrText>
            </w:r>
            <w:r w:rsidR="00737AD7">
              <w:rPr>
                <w:webHidden/>
              </w:rPr>
            </w:r>
            <w:r w:rsidR="00737AD7">
              <w:rPr>
                <w:webHidden/>
              </w:rPr>
              <w:fldChar w:fldCharType="separate"/>
            </w:r>
            <w:r w:rsidR="002A182A">
              <w:rPr>
                <w:webHidden/>
              </w:rPr>
              <w:t>6</w:t>
            </w:r>
            <w:r w:rsidR="00737AD7">
              <w:rPr>
                <w:webHidden/>
              </w:rPr>
              <w:fldChar w:fldCharType="end"/>
            </w:r>
          </w:hyperlink>
        </w:p>
        <w:p w14:paraId="6647C995" w14:textId="5D671544" w:rsidR="00737AD7" w:rsidRDefault="003806C6">
          <w:pPr>
            <w:pStyle w:val="Verzeichnis3"/>
            <w:tabs>
              <w:tab w:val="right" w:leader="dot" w:pos="9486"/>
            </w:tabs>
            <w:rPr>
              <w:rFonts w:asciiTheme="minorHAnsi" w:eastAsiaTheme="minorEastAsia" w:hAnsiTheme="minorHAnsi" w:cstheme="minorBidi"/>
            </w:rPr>
          </w:pPr>
          <w:hyperlink w:anchor="_Toc98230752" w:history="1">
            <w:r w:rsidR="00737AD7" w:rsidRPr="00C12901">
              <w:rPr>
                <w:rStyle w:val="Hyperlink"/>
              </w:rPr>
              <w:t>Aufgabe 8</w:t>
            </w:r>
            <w:r w:rsidR="00737AD7">
              <w:rPr>
                <w:webHidden/>
              </w:rPr>
              <w:tab/>
            </w:r>
            <w:r w:rsidR="00737AD7">
              <w:rPr>
                <w:webHidden/>
              </w:rPr>
              <w:fldChar w:fldCharType="begin"/>
            </w:r>
            <w:r w:rsidR="00737AD7">
              <w:rPr>
                <w:webHidden/>
              </w:rPr>
              <w:instrText xml:space="preserve"> PAGEREF _Toc98230752 \h </w:instrText>
            </w:r>
            <w:r w:rsidR="00737AD7">
              <w:rPr>
                <w:webHidden/>
              </w:rPr>
            </w:r>
            <w:r w:rsidR="00737AD7">
              <w:rPr>
                <w:webHidden/>
              </w:rPr>
              <w:fldChar w:fldCharType="separate"/>
            </w:r>
            <w:r w:rsidR="002A182A">
              <w:rPr>
                <w:webHidden/>
              </w:rPr>
              <w:t>7</w:t>
            </w:r>
            <w:r w:rsidR="00737AD7">
              <w:rPr>
                <w:webHidden/>
              </w:rPr>
              <w:fldChar w:fldCharType="end"/>
            </w:r>
          </w:hyperlink>
        </w:p>
        <w:p w14:paraId="6B0D43E6" w14:textId="7A445B77" w:rsidR="00737AD7" w:rsidRDefault="003806C6">
          <w:pPr>
            <w:pStyle w:val="Verzeichnis3"/>
            <w:tabs>
              <w:tab w:val="right" w:leader="dot" w:pos="9486"/>
            </w:tabs>
            <w:rPr>
              <w:rFonts w:asciiTheme="minorHAnsi" w:eastAsiaTheme="minorEastAsia" w:hAnsiTheme="minorHAnsi" w:cstheme="minorBidi"/>
            </w:rPr>
          </w:pPr>
          <w:hyperlink w:anchor="_Toc98230753" w:history="1">
            <w:r w:rsidR="00737AD7" w:rsidRPr="00C12901">
              <w:rPr>
                <w:rStyle w:val="Hyperlink"/>
              </w:rPr>
              <w:t>Aufgabe 9</w:t>
            </w:r>
            <w:r w:rsidR="00737AD7">
              <w:rPr>
                <w:webHidden/>
              </w:rPr>
              <w:tab/>
            </w:r>
            <w:r w:rsidR="00737AD7">
              <w:rPr>
                <w:webHidden/>
              </w:rPr>
              <w:fldChar w:fldCharType="begin"/>
            </w:r>
            <w:r w:rsidR="00737AD7">
              <w:rPr>
                <w:webHidden/>
              </w:rPr>
              <w:instrText xml:space="preserve"> PAGEREF _Toc98230753 \h </w:instrText>
            </w:r>
            <w:r w:rsidR="00737AD7">
              <w:rPr>
                <w:webHidden/>
              </w:rPr>
            </w:r>
            <w:r w:rsidR="00737AD7">
              <w:rPr>
                <w:webHidden/>
              </w:rPr>
              <w:fldChar w:fldCharType="separate"/>
            </w:r>
            <w:r w:rsidR="002A182A">
              <w:rPr>
                <w:webHidden/>
              </w:rPr>
              <w:t>7</w:t>
            </w:r>
            <w:r w:rsidR="00737AD7">
              <w:rPr>
                <w:webHidden/>
              </w:rPr>
              <w:fldChar w:fldCharType="end"/>
            </w:r>
          </w:hyperlink>
        </w:p>
        <w:p w14:paraId="76F2C889" w14:textId="6464AC85" w:rsidR="00737AD7" w:rsidRDefault="003806C6">
          <w:pPr>
            <w:pStyle w:val="Verzeichnis3"/>
            <w:tabs>
              <w:tab w:val="right" w:leader="dot" w:pos="9486"/>
            </w:tabs>
            <w:rPr>
              <w:rFonts w:asciiTheme="minorHAnsi" w:eastAsiaTheme="minorEastAsia" w:hAnsiTheme="minorHAnsi" w:cstheme="minorBidi"/>
            </w:rPr>
          </w:pPr>
          <w:hyperlink w:anchor="_Toc98230754" w:history="1">
            <w:r w:rsidR="00737AD7" w:rsidRPr="00C12901">
              <w:rPr>
                <w:rStyle w:val="Hyperlink"/>
              </w:rPr>
              <w:t>Aufgabe 10</w:t>
            </w:r>
            <w:r w:rsidR="00737AD7">
              <w:rPr>
                <w:webHidden/>
              </w:rPr>
              <w:tab/>
            </w:r>
            <w:r w:rsidR="00737AD7">
              <w:rPr>
                <w:webHidden/>
              </w:rPr>
              <w:fldChar w:fldCharType="begin"/>
            </w:r>
            <w:r w:rsidR="00737AD7">
              <w:rPr>
                <w:webHidden/>
              </w:rPr>
              <w:instrText xml:space="preserve"> PAGEREF _Toc98230754 \h </w:instrText>
            </w:r>
            <w:r w:rsidR="00737AD7">
              <w:rPr>
                <w:webHidden/>
              </w:rPr>
            </w:r>
            <w:r w:rsidR="00737AD7">
              <w:rPr>
                <w:webHidden/>
              </w:rPr>
              <w:fldChar w:fldCharType="separate"/>
            </w:r>
            <w:r w:rsidR="002A182A">
              <w:rPr>
                <w:webHidden/>
              </w:rPr>
              <w:t>8</w:t>
            </w:r>
            <w:r w:rsidR="00737AD7">
              <w:rPr>
                <w:webHidden/>
              </w:rPr>
              <w:fldChar w:fldCharType="end"/>
            </w:r>
          </w:hyperlink>
        </w:p>
        <w:p w14:paraId="5B0424E2" w14:textId="51FF72AC" w:rsidR="00737AD7" w:rsidRDefault="003806C6">
          <w:pPr>
            <w:pStyle w:val="Verzeichnis3"/>
            <w:tabs>
              <w:tab w:val="right" w:leader="dot" w:pos="9486"/>
            </w:tabs>
            <w:rPr>
              <w:rFonts w:asciiTheme="minorHAnsi" w:eastAsiaTheme="minorEastAsia" w:hAnsiTheme="minorHAnsi" w:cstheme="minorBidi"/>
            </w:rPr>
          </w:pPr>
          <w:hyperlink w:anchor="_Toc98230755" w:history="1">
            <w:r w:rsidR="00737AD7" w:rsidRPr="00C12901">
              <w:rPr>
                <w:rStyle w:val="Hyperlink"/>
              </w:rPr>
              <w:t>Aufgabe 11</w:t>
            </w:r>
            <w:r w:rsidR="00737AD7">
              <w:rPr>
                <w:webHidden/>
              </w:rPr>
              <w:tab/>
            </w:r>
            <w:r w:rsidR="00737AD7">
              <w:rPr>
                <w:webHidden/>
              </w:rPr>
              <w:fldChar w:fldCharType="begin"/>
            </w:r>
            <w:r w:rsidR="00737AD7">
              <w:rPr>
                <w:webHidden/>
              </w:rPr>
              <w:instrText xml:space="preserve"> PAGEREF _Toc98230755 \h </w:instrText>
            </w:r>
            <w:r w:rsidR="00737AD7">
              <w:rPr>
                <w:webHidden/>
              </w:rPr>
            </w:r>
            <w:r w:rsidR="00737AD7">
              <w:rPr>
                <w:webHidden/>
              </w:rPr>
              <w:fldChar w:fldCharType="separate"/>
            </w:r>
            <w:r w:rsidR="002A182A">
              <w:rPr>
                <w:webHidden/>
              </w:rPr>
              <w:t>8</w:t>
            </w:r>
            <w:r w:rsidR="00737AD7">
              <w:rPr>
                <w:webHidden/>
              </w:rPr>
              <w:fldChar w:fldCharType="end"/>
            </w:r>
          </w:hyperlink>
        </w:p>
        <w:p w14:paraId="5F9038D7" w14:textId="4907C858" w:rsidR="00416A77" w:rsidRDefault="00416A77">
          <w:r>
            <w:rPr>
              <w:b/>
            </w:rPr>
            <w:fldChar w:fldCharType="end"/>
          </w:r>
        </w:p>
      </w:sdtContent>
    </w:sdt>
    <w:p w14:paraId="3DE1D45B" w14:textId="77777777" w:rsidR="00416A77" w:rsidRDefault="00416A77">
      <w:pPr>
        <w:rPr>
          <w:b/>
          <w:bCs/>
        </w:rPr>
      </w:pPr>
      <w:r>
        <w:br w:type="page"/>
      </w:r>
    </w:p>
    <w:p w14:paraId="22805F1A" w14:textId="36B076D5" w:rsidR="00F73AC3" w:rsidRDefault="00F73AC3" w:rsidP="00416A77">
      <w:pPr>
        <w:pStyle w:val="berschrift3"/>
      </w:pPr>
      <w:bookmarkStart w:id="0" w:name="_Toc98230744"/>
      <w:r>
        <w:t xml:space="preserve">Preparation</w:t>
      </w:r>
      <w:bookmarkEnd w:id="0"/>
    </w:p>
    <w:p w14:paraId="25B8E70F" w14:textId="5536E3E2" w:rsidR="00F73AC3" w:rsidRDefault="00F73AC3" w:rsidP="00DD24D1"/>
    <w:p w14:paraId="35D14AD1" w14:textId="09583E27" w:rsidR="00F73AC3" w:rsidRDefault="00F73AC3" w:rsidP="00F73AC3">
      <w:pPr>
        <w:pStyle w:val="Listenabsatz"/>
        <w:numPr>
          <w:ilvl w:val="0"/>
          <w:numId w:val="6"/>
        </w:numPr>
      </w:pPr>
      <w:r>
        <w:t xml:space="preserve">Place the batteries in the robot chassis:</w:t>
      </w:r>
    </w:p>
    <w:p w14:paraId="5E5A4F2D" w14:textId="3A878F92" w:rsidR="00F73AC3" w:rsidRDefault="00F73AC3" w:rsidP="00DD24D1">
      <w:r>
        <w:drawing>
          <wp:anchor distT="0" distB="0" distL="114300" distR="114300" simplePos="0" relativeHeight="251659264" behindDoc="1" locked="0" layoutInCell="1" allowOverlap="1" wp14:anchorId="1BA44372" wp14:editId="5B085350">
            <wp:simplePos x="0" y="0"/>
            <wp:positionH relativeFrom="margin">
              <wp:posOffset>3168650</wp:posOffset>
            </wp:positionH>
            <wp:positionV relativeFrom="paragraph">
              <wp:posOffset>160020</wp:posOffset>
            </wp:positionV>
            <wp:extent cx="2247900" cy="2040890"/>
            <wp:effectExtent l="0" t="0" r="0" b="0"/>
            <wp:wrapNone/>
            <wp:docPr id="11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2040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0683F2C" w14:textId="5A9BE865" w:rsidR="00F73AC3" w:rsidRDefault="00F73AC3" w:rsidP="00DD24D1">
      <w: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87244C5" wp14:editId="1B820429">
                <wp:simplePos x="0" y="0"/>
                <wp:positionH relativeFrom="column">
                  <wp:posOffset>2540</wp:posOffset>
                </wp:positionH>
                <wp:positionV relativeFrom="paragraph">
                  <wp:posOffset>130811</wp:posOffset>
                </wp:positionV>
                <wp:extent cx="1079500" cy="187960"/>
                <wp:effectExtent l="0" t="133350" r="0" b="154940"/>
                <wp:wrapNone/>
                <wp:docPr id="7" name="Pfeil: nach recht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105398">
                          <a:off x="0" y="0"/>
                          <a:ext cx="1079500" cy="187960"/>
                        </a:xfrm>
                        <a:prstGeom prst="rightArrow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A4CFB8B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Pfeil: nach rechts 7" o:spid="_x0000_s1026" type="#_x0000_t13" style="position:absolute;margin-left:.2pt;margin-top:10.3pt;width:85pt;height:14.8pt;rotation:1207389fd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" adj="19720" fillcolor="#4472c4 [3204]" stroked="f" strokeweight="1pt"/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95036A4" wp14:editId="7444E238">
                <wp:simplePos x="0" y="0"/>
                <wp:positionH relativeFrom="page">
                  <wp:posOffset>3098165</wp:posOffset>
                </wp:positionH>
                <wp:positionV relativeFrom="paragraph">
                  <wp:posOffset>840105</wp:posOffset>
                </wp:positionV>
                <wp:extent cx="1146175" cy="219075"/>
                <wp:effectExtent l="0" t="0" r="0" b="9525"/>
                <wp:wrapNone/>
                <wp:docPr id="10" name="Pfeil: nach rechts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6175" cy="219075"/>
                        </a:xfrm>
                        <a:prstGeom prst="rightArrow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66F4AC" id="Pfeil: nach rechts 10" o:spid="_x0000_s1026" type="#_x0000_t13" style="position:absolute;margin-left:243.95pt;margin-top:66.15pt;width:90.25pt;height:17.25pt;z-index:251663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" adj="19536" fillcolor="#4472c4 [3204]" stroked="f" strokeweight="1pt">
                <w10:wrap anchorx="page"/>
              </v:shape>
            </w:pict>
          </mc:Fallback>
        </mc:AlternateContent>
      </w:r>
      <w:r>
        <w:drawing>
          <wp:anchor distT="0" distB="0" distL="114300" distR="114300" simplePos="0" relativeHeight="251662336" behindDoc="0" locked="0" layoutInCell="1" allowOverlap="1" wp14:anchorId="7A86D0FB" wp14:editId="41625432">
            <wp:simplePos x="0" y="0"/>
            <wp:positionH relativeFrom="column">
              <wp:posOffset>915670</wp:posOffset>
            </wp:positionH>
            <wp:positionV relativeFrom="paragraph">
              <wp:posOffset>39370</wp:posOffset>
            </wp:positionV>
            <wp:extent cx="699135" cy="506095"/>
            <wp:effectExtent l="0" t="0" r="45085" b="0"/>
            <wp:wrapNone/>
            <wp:docPr id="9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3455" b="70879"/>
                    <a:stretch/>
                  </pic:blipFill>
                  <pic:spPr bwMode="auto">
                    <a:xfrm rot="4492657">
                      <a:off x="0" y="0"/>
                      <a:ext cx="699135" cy="506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drawing>
          <wp:anchor distT="0" distB="0" distL="114300" distR="114300" simplePos="0" relativeHeight="251660288" behindDoc="0" locked="0" layoutInCell="1" allowOverlap="1" wp14:anchorId="56C72382" wp14:editId="075BA84C">
            <wp:simplePos x="0" y="0"/>
            <wp:positionH relativeFrom="column">
              <wp:posOffset>-594360</wp:posOffset>
            </wp:positionH>
            <wp:positionV relativeFrom="paragraph">
              <wp:posOffset>266065</wp:posOffset>
            </wp:positionV>
            <wp:extent cx="3249930" cy="1828800"/>
            <wp:effectExtent l="0" t="0" r="0" b="0"/>
            <wp:wrapNone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993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B9E17F8" w14:textId="71AD27E1" w:rsidR="00F73AC3" w:rsidRDefault="00F73AC3" w:rsidP="00DD24D1"/>
    <w:p w14:paraId="65BA6B6C" w14:textId="77777777" w:rsidR="00F73AC3" w:rsidRDefault="00F73AC3" w:rsidP="00DD24D1"/>
    <w:p w14:paraId="4004EF4C" w14:textId="77777777" w:rsidR="00F73AC3" w:rsidRDefault="00F73AC3" w:rsidP="00DD24D1"/>
    <w:p w14:paraId="52CDAA45" w14:textId="77777777" w:rsidR="00F73AC3" w:rsidRDefault="00F73AC3" w:rsidP="00DD24D1"/>
    <w:p w14:paraId="6A96872C" w14:textId="77777777" w:rsidR="00F73AC3" w:rsidRDefault="00F73AC3" w:rsidP="00DD24D1"/>
    <w:p w14:paraId="26E92CFE" w14:textId="77777777" w:rsidR="00F73AC3" w:rsidRDefault="00F73AC3" w:rsidP="00DD24D1"/>
    <w:p w14:paraId="06EBD102" w14:textId="77777777" w:rsidR="00F73AC3" w:rsidRDefault="00F73AC3" w:rsidP="00DD24D1"/>
    <w:p w14:paraId="7703B9D3" w14:textId="77777777" w:rsidR="00F73AC3" w:rsidRDefault="00F73AC3" w:rsidP="00DD24D1"/>
    <w:p w14:paraId="4B77F717" w14:textId="77777777" w:rsidR="00F73AC3" w:rsidRDefault="00F73AC3" w:rsidP="00DD24D1"/>
    <w:p w14:paraId="3BF96BEF" w14:textId="62E609E3" w:rsidR="00F73AC3" w:rsidRDefault="00F73AC3" w:rsidP="00DD24D1"/>
    <w:p w14:paraId="575EE92F" w14:textId="0462C3CA" w:rsidR="00F73AC3" w:rsidRDefault="00F73AC3" w:rsidP="00DD24D1"/>
    <w:p w14:paraId="5BFDBE40" w14:textId="61B8031B" w:rsidR="00F73AC3" w:rsidRDefault="00F73AC3" w:rsidP="00DD24D1"/>
    <w:p w14:paraId="6B5C0E7A" w14:textId="6EED3F10" w:rsidR="00F73AC3" w:rsidRDefault="00F73AC3" w:rsidP="00DD24D1"/>
    <w:p w14:paraId="1E993ED4" w14:textId="1C1FFDD2" w:rsidR="00F73AC3" w:rsidRDefault="00F73AC3" w:rsidP="00DD24D1"/>
    <w:p w14:paraId="125933DD" w14:textId="7D812D3D" w:rsidR="00F73AC3" w:rsidRDefault="00F73AC3" w:rsidP="00DD24D1"/>
    <w:p w14:paraId="5FA23B5B" w14:textId="7B45BC9B" w:rsidR="00F73AC3" w:rsidRDefault="00F73AC3" w:rsidP="00F73AC3"/>
    <w:p w14:paraId="3D61804B" w14:textId="57534B28" w:rsidR="00F73AC3" w:rsidRDefault="00F73AC3" w:rsidP="00F73AC3">
      <w:pPr>
        <w:pStyle w:val="Listenabsatz"/>
        <w:numPr>
          <w:ilvl w:val="0"/>
          <w:numId w:val="6"/>
        </w:numPr>
      </w:pPr>
      <w:r>
        <w:t xml:space="preserve">Install the First Coding App on the mobile devices.</w:t>
      </w:r>
      <w:r>
        <w:t xml:space="preserve"> </w:t>
      </w:r>
      <w:r>
        <w:t xml:space="preserve">Links to the Stores are provided on our homepage.</w:t>
      </w:r>
      <w:r>
        <w:t xml:space="preserve"> </w:t>
      </w:r>
    </w:p>
    <w:p w14:paraId="7C6CDF75" w14:textId="3BA9247C" w:rsidR="00F73AC3" w:rsidRDefault="00F73AC3" w:rsidP="00DD24D1"/>
    <w:p w14:paraId="62E97BD7" w14:textId="78492DF3" w:rsidR="00F73AC3" w:rsidRDefault="00F73AC3" w:rsidP="00F73AC3">
      <w:pPr>
        <w:pStyle w:val="Listenabsatz"/>
        <w:numPr>
          <w:ilvl w:val="0"/>
          <w:numId w:val="6"/>
        </w:numPr>
      </w:pPr>
      <w:r>
        <w:t xml:space="preserve">When you open the app, you will see an option offering a brief introduction.</w:t>
      </w:r>
      <w:r>
        <w:t xml:space="preserve"> </w:t>
      </w:r>
      <w:r>
        <w:t xml:space="preserve">You can use it in the classroom, or allow students to gain knowledge as they go through the tasks.</w:t>
      </w:r>
    </w:p>
    <w:p w14:paraId="103DAC07" w14:textId="77777777" w:rsidR="007C6464" w:rsidRDefault="007C6464" w:rsidP="007C6464"/>
    <w:p w14:paraId="2B2874D0" w14:textId="1D1A2575" w:rsidR="0003547A" w:rsidRDefault="0003547A">
      <w:r>
        <w:br w:type="page"/>
      </w:r>
    </w:p>
    <w:p w14:paraId="6970A003" w14:textId="789A4A57" w:rsidR="00F73AC3" w:rsidRDefault="00F73AC3" w:rsidP="00416A77">
      <w:pPr>
        <w:pStyle w:val="berschrift3"/>
      </w:pPr>
      <w:bookmarkStart w:id="1" w:name="_Toc98230745"/>
      <w:r>
        <w:t xml:space="preserve">Task 1</w:t>
      </w:r>
      <w:bookmarkEnd w:id="1"/>
    </w:p>
    <w:p w14:paraId="2BAE61DA" w14:textId="28EFEF9C" w:rsidR="00F73AC3" w:rsidRDefault="00F73AC3" w:rsidP="00DD24D1"/>
    <w:p w14:paraId="4D6C87F5" w14:textId="3A7F349C" w:rsidR="00F73AC3" w:rsidRDefault="00F73AC3" w:rsidP="00F73AC3">
      <w:pPr>
        <w:pStyle w:val="Listenabsatz"/>
        <w:numPr>
          <w:ilvl w:val="0"/>
          <w:numId w:val="4"/>
        </w:numPr>
      </w:pPr>
      <w:r>
        <w:t xml:space="preserve">Building the robot, using the building instructions</w:t>
      </w:r>
    </w:p>
    <w:p w14:paraId="3D12216F" w14:textId="56946068" w:rsidR="00F73AC3" w:rsidRDefault="00F73AC3" w:rsidP="00F73AC3">
      <w:pPr>
        <w:pStyle w:val="Listenabsatz"/>
        <w:numPr>
          <w:ilvl w:val="0"/>
          <w:numId w:val="4"/>
        </w:numPr>
      </w:pPr>
      <w:r>
        <w:t xml:space="preserve">Brainstorming in groups on transmission options</w:t>
      </w:r>
    </w:p>
    <w:p w14:paraId="2843AAC0" w14:textId="40EF3101" w:rsidR="00F73AC3" w:rsidRDefault="00F73AC3" w:rsidP="00F73AC3">
      <w:pPr>
        <w:pStyle w:val="Listenabsatz"/>
        <w:numPr>
          <w:ilvl w:val="1"/>
          <w:numId w:val="4"/>
        </w:numPr>
      </w:pPr>
      <w:r>
        <w:t xml:space="preserve">Transmission option used in the building set:</w:t>
      </w:r>
      <w:r>
        <w:t xml:space="preserve"> </w:t>
      </w:r>
      <w:r>
        <w:t xml:space="preserve">Bluetooth</w:t>
      </w:r>
    </w:p>
    <w:p w14:paraId="44872F93" w14:textId="111A5760" w:rsidR="007C6464" w:rsidRDefault="00F73AC3" w:rsidP="007C6464">
      <w:pPr>
        <w:pStyle w:val="Listenabsatz"/>
        <w:numPr>
          <w:ilvl w:val="0"/>
          <w:numId w:val="4"/>
        </w:numPr>
      </w:pPr>
      <w:r>
        <w:t xml:space="preserve">Getting to know the app and connecting the robot following the description provided in the task</w:t>
      </w:r>
    </w:p>
    <w:p w14:paraId="3BEE8893" w14:textId="2F29E1D6" w:rsidR="00F73AC3" w:rsidRDefault="00F73AC3" w:rsidP="00F73AC3">
      <w:pPr>
        <w:pStyle w:val="Listenabsatz"/>
        <w:numPr>
          <w:ilvl w:val="0"/>
          <w:numId w:val="4"/>
        </w:numPr>
      </w:pPr>
      <w:r>
        <w:t xml:space="preserve">Remote control via the trackball.</w:t>
      </w:r>
    </w:p>
    <w:p w14:paraId="14B1CFBB" w14:textId="219CB49E" w:rsidR="00F73AC3" w:rsidRDefault="007C6464" w:rsidP="00F73AC3">
      <w:pPr>
        <w:pStyle w:val="Listenabsatz"/>
        <w:numPr>
          <w:ilvl w:val="0"/>
          <w:numId w:val="4"/>
        </w:numPr>
      </w:pPr>
      <w:r>
        <w:t xml:space="preserve">Getting to know the sensors</w:t>
      </w:r>
    </w:p>
    <w:p w14:paraId="3F2E17A0" w14:textId="7F00875D" w:rsidR="007C6464" w:rsidRDefault="007C6464" w:rsidP="007C6464">
      <w:pPr>
        <w:pStyle w:val="Listenabsatz"/>
      </w:pPr>
      <w:r>
        <w:t xml:space="preserve">Display which side the bumper is touched on in the app:</w:t>
      </w:r>
    </w:p>
    <w:p w14:paraId="5AD50B34" w14:textId="1E605103" w:rsidR="007C6464" w:rsidRDefault="0003547A" w:rsidP="007C6464">
      <w:pPr>
        <w:pStyle w:val="Listenabsatz"/>
      </w:pPr>
      <w:r>
        <w:drawing>
          <wp:anchor distT="0" distB="0" distL="114300" distR="114300" simplePos="0" relativeHeight="251666432" behindDoc="0" locked="0" layoutInCell="1" allowOverlap="1" wp14:anchorId="1321545C" wp14:editId="0490A6D4">
            <wp:simplePos x="0" y="0"/>
            <wp:positionH relativeFrom="margin">
              <wp:posOffset>3713799</wp:posOffset>
            </wp:positionH>
            <wp:positionV relativeFrom="paragraph">
              <wp:posOffset>136207</wp:posOffset>
            </wp:positionV>
            <wp:extent cx="1323340" cy="1426845"/>
            <wp:effectExtent l="5397" t="0" r="0" b="0"/>
            <wp:wrapNone/>
            <wp:docPr id="54" name="Grafik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323340" cy="1426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93AF3D6" w14:textId="35351806" w:rsidR="00F73AC3" w:rsidRDefault="00F73AC3" w:rsidP="00F73AC3"/>
    <w:p w14:paraId="6A162A28" w14:textId="5EF4C6FF" w:rsidR="00F73AC3" w:rsidRDefault="0003547A" w:rsidP="00F73AC3">
      <w: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1150094B" wp14:editId="3C5CB509">
                <wp:simplePos x="0" y="0"/>
                <wp:positionH relativeFrom="column">
                  <wp:posOffset>3397251</wp:posOffset>
                </wp:positionH>
                <wp:positionV relativeFrom="paragraph">
                  <wp:posOffset>62865</wp:posOffset>
                </wp:positionV>
                <wp:extent cx="332740" cy="141605"/>
                <wp:effectExtent l="0" t="0" r="67310" b="67945"/>
                <wp:wrapNone/>
                <wp:docPr id="281512779" name="Gerade Verbindung mit Pfeil 2815127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32740" cy="14160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BA65314" id="_x0000_t32" coordsize="21600,21600" o:spt="32" o:oned="t" path="m,l21600,21600e" filled="f">
                <v:path arrowok="t" fillok="f" o:connecttype="none"/>
                <o:lock v:ext="edit" shapetype="t"/>
              </v:shapetype>
              <v:shape id="Gerade Verbindung mit Pfeil 281512779" o:spid="_x0000_s1026" type="#_x0000_t32" style="position:absolute;margin-left:267.5pt;margin-top:4.95pt;width:26.2pt;height:11.1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" strokecolor="#4472c4 [3204]" strokeweight=".5pt">
                <v:stroke endarrow="block" joinstyle="miter"/>
              </v:shape>
            </w:pict>
          </mc:Fallback>
        </mc:AlternateContent>
      </w:r>
      <w:r>
        <w:drawing>
          <wp:anchor distT="0" distB="0" distL="114300" distR="114300" simplePos="0" relativeHeight="251665408" behindDoc="0" locked="0" layoutInCell="1" allowOverlap="1" wp14:anchorId="6673C404" wp14:editId="4B99DF94">
            <wp:simplePos x="0" y="0"/>
            <wp:positionH relativeFrom="margin">
              <wp:posOffset>-1270</wp:posOffset>
            </wp:positionH>
            <wp:positionV relativeFrom="page">
              <wp:posOffset>3251835</wp:posOffset>
            </wp:positionV>
            <wp:extent cx="2496185" cy="1212850"/>
            <wp:effectExtent l="0" t="0" r="0" b="6350"/>
            <wp:wrapThrough wrapText="bothSides">
              <wp:wrapPolygon edited="0">
                <wp:start x="0" y="0"/>
                <wp:lineTo x="0" y="21374"/>
                <wp:lineTo x="21430" y="21374"/>
                <wp:lineTo x="21430" y="0"/>
                <wp:lineTo x="0" y="0"/>
              </wp:wrapPolygon>
            </wp:wrapThrough>
            <wp:docPr id="281512775" name="Grafik 281512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055"/>
                    <a:stretch/>
                  </pic:blipFill>
                  <pic:spPr bwMode="auto">
                    <a:xfrm>
                      <a:off x="0" y="0"/>
                      <a:ext cx="2496185" cy="121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C7AADE2" w14:textId="77EADCBE" w:rsidR="007C6464" w:rsidRDefault="007C6464" w:rsidP="007C6464"/>
    <w:p w14:paraId="181F2D43" w14:textId="08236528" w:rsidR="0003547A" w:rsidRDefault="0003547A">
      <w: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4F0B4BC2" wp14:editId="69230B47">
                <wp:simplePos x="0" y="0"/>
                <wp:positionH relativeFrom="column">
                  <wp:posOffset>3305810</wp:posOffset>
                </wp:positionH>
                <wp:positionV relativeFrom="paragraph">
                  <wp:posOffset>128905</wp:posOffset>
                </wp:positionV>
                <wp:extent cx="358140" cy="45719"/>
                <wp:effectExtent l="0" t="38100" r="41910" b="88265"/>
                <wp:wrapNone/>
                <wp:docPr id="281512777" name="Gerade Verbindung mit Pfeil 2815127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58140" cy="45719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F0CF45" id="Gerade Verbindung mit Pfeil 281512777" o:spid="_x0000_s1026" type="#_x0000_t32" style="position:absolute;margin-left:260.3pt;margin-top:10.15pt;width:28.2pt;height:3.6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" strokecolor="#4472c4 [3204]" strokeweight=".5pt">
                <v:stroke endarrow="block" joinstyle="miter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084A7CA" wp14:editId="00748CD2">
                <wp:simplePos x="0" y="0"/>
                <wp:positionH relativeFrom="page">
                  <wp:posOffset>3124200</wp:posOffset>
                </wp:positionH>
                <wp:positionV relativeFrom="margin">
                  <wp:posOffset>2414270</wp:posOffset>
                </wp:positionV>
                <wp:extent cx="929640" cy="137160"/>
                <wp:effectExtent l="0" t="0" r="3810" b="0"/>
                <wp:wrapNone/>
                <wp:docPr id="55" name="Pfeil: nach rechts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29640" cy="137160"/>
                        </a:xfrm>
                        <a:prstGeom prst="rightArrow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79DBDE" id="Pfeil: nach rechts 55" o:spid="_x0000_s1026" type="#_x0000_t13" style="position:absolute;margin-left:246pt;margin-top:190.1pt;width:73.2pt;height:10.8pt;z-index:251667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" adj="20007" fillcolor="#4472c4 [3204]" stroked="f" strokeweight="1pt">
                <w10:wrap anchorx="page" anchory="margin"/>
              </v:shape>
            </w:pict>
          </mc:Fallback>
        </mc:AlternateContent>
      </w:r>
    </w:p>
    <w:p w14:paraId="5E38132B" w14:textId="58BE7012" w:rsidR="0003547A" w:rsidRDefault="0003547A"/>
    <w:p w14:paraId="5DC34E58" w14:textId="2401CC6C" w:rsidR="0003547A" w:rsidRDefault="0003547A">
      <w: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7DA12E59" wp14:editId="124B0898">
                <wp:simplePos x="0" y="0"/>
                <wp:positionH relativeFrom="column">
                  <wp:posOffset>3420111</wp:posOffset>
                </wp:positionH>
                <wp:positionV relativeFrom="paragraph">
                  <wp:posOffset>44450</wp:posOffset>
                </wp:positionV>
                <wp:extent cx="317500" cy="137160"/>
                <wp:effectExtent l="0" t="38100" r="63500" b="34290"/>
                <wp:wrapNone/>
                <wp:docPr id="58" name="Gerade Verbindung mit Pfeil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17500" cy="13716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9D6877" id="Gerade Verbindung mit Pfeil 58" o:spid="_x0000_s1026" type="#_x0000_t32" style="position:absolute;margin-left:269.3pt;margin-top:3.5pt;width:25pt;height:10.8pt;flip:y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" strokecolor="#4472c4 [3204]" strokeweight=".5pt">
                <v:stroke endarrow="block" joinstyle="miter"/>
              </v:shape>
            </w:pict>
          </mc:Fallback>
        </mc:AlternateContent>
      </w:r>
    </w:p>
    <w:p w14:paraId="552CB41B" w14:textId="2000740C" w:rsidR="0003547A" w:rsidRDefault="0003547A"/>
    <w:p w14:paraId="22D64DDA" w14:textId="1A638B69" w:rsidR="0003547A" w:rsidRDefault="0003547A"/>
    <w:p w14:paraId="3F73FC53" w14:textId="6B9A652E" w:rsidR="0003547A" w:rsidRDefault="0003547A"/>
    <w:p w14:paraId="281F27EF" w14:textId="189B7BA8" w:rsidR="0003547A" w:rsidRDefault="0003547A"/>
    <w:p w14:paraId="4CA73F92" w14:textId="3D050065" w:rsidR="0003547A" w:rsidRDefault="0003547A"/>
    <w:p w14:paraId="238FB63C" w14:textId="28CF5D8A" w:rsidR="007C6464" w:rsidRDefault="007C6464"/>
    <w:p w14:paraId="0223305A" w14:textId="2B140F22" w:rsidR="007C6464" w:rsidRDefault="007C6464" w:rsidP="007C6464">
      <w:pPr>
        <w:pStyle w:val="Listenabsatz"/>
        <w:numPr>
          <w:ilvl w:val="0"/>
          <w:numId w:val="7"/>
        </w:numPr>
      </w:pPr>
      <w:r>
        <w:t xml:space="preserve">Track sensor underneath the robot.</w:t>
      </w:r>
      <w:r>
        <w:t xml:space="preserve"> </w:t>
      </w:r>
      <w:r>
        <w:t xml:space="preserve">If the robot is held over the black line of the course, it will detect the line and display it in the app.</w:t>
      </w:r>
    </w:p>
    <w:p w14:paraId="63352584" w14:textId="182D2DD5" w:rsidR="007C6464" w:rsidRDefault="007C6464" w:rsidP="007C6464">
      <w:pPr>
        <w:ind w:left="360"/>
      </w:pPr>
    </w:p>
    <w:p w14:paraId="554E4017" w14:textId="0DB2A2AE" w:rsidR="007C6464" w:rsidRDefault="007C6464" w:rsidP="007C6464"/>
    <w:p w14:paraId="5A4E9377" w14:textId="2C113183" w:rsidR="007C6464" w:rsidRDefault="0003547A" w:rsidP="007C6464">
      <w: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69E0517" wp14:editId="1F99B3B9">
                <wp:simplePos x="0" y="0"/>
                <wp:positionH relativeFrom="column">
                  <wp:posOffset>2338070</wp:posOffset>
                </wp:positionH>
                <wp:positionV relativeFrom="page">
                  <wp:posOffset>5783580</wp:posOffset>
                </wp:positionV>
                <wp:extent cx="114300" cy="365760"/>
                <wp:effectExtent l="0" t="0" r="76200" b="53340"/>
                <wp:wrapNone/>
                <wp:docPr id="129" name="Gerade Verbindung mit Pfeil 1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14300" cy="36576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081691" id="Gerade Verbindung mit Pfeil 129" o:spid="_x0000_s1026" type="#_x0000_t32" style="position:absolute;margin-left:184.1pt;margin-top:455.4pt;width:9pt;height:28.8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" strokecolor="#4472c4 [3204]" strokeweight=".5pt">
                <v:stroke endarrow="block" joinstyle="miter"/>
                <w10:wrap anchory="page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3227978B" wp14:editId="45C2100D">
                <wp:simplePos x="0" y="0"/>
                <wp:positionH relativeFrom="column">
                  <wp:posOffset>2726055</wp:posOffset>
                </wp:positionH>
                <wp:positionV relativeFrom="page">
                  <wp:posOffset>5760720</wp:posOffset>
                </wp:positionV>
                <wp:extent cx="94615" cy="373380"/>
                <wp:effectExtent l="57150" t="0" r="19685" b="64770"/>
                <wp:wrapNone/>
                <wp:docPr id="281512783" name="Gerade Verbindung mit Pfeil 2815127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94615" cy="37338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6F7624" id="Gerade Verbindung mit Pfeil 281512783" o:spid="_x0000_s1026" type="#_x0000_t32" style="position:absolute;margin-left:214.65pt;margin-top:453.6pt;width:7.45pt;height:29.4pt;flip:x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" strokecolor="#4472c4 [3204]" strokeweight=".5pt">
                <v:stroke endarrow="block" joinstyle="miter"/>
                <w10:wrap anchory="page"/>
              </v:shape>
            </w:pict>
          </mc:Fallback>
        </mc:AlternateContent>
      </w:r>
    </w:p>
    <w:p w14:paraId="1C478C9E" w14:textId="3DFD582B" w:rsidR="007C6464" w:rsidRDefault="007C6464" w:rsidP="007C6464"/>
    <w:p w14:paraId="58760BD0" w14:textId="2E88A259" w:rsidR="007C6464" w:rsidRDefault="007C6464" w:rsidP="007C6464"/>
    <w:p w14:paraId="546620EA" w14:textId="3B2C476F" w:rsidR="007C6464" w:rsidRDefault="0003547A" w:rsidP="007C6464">
      <w:r>
        <w:drawing>
          <wp:anchor distT="0" distB="0" distL="114300" distR="114300" simplePos="0" relativeHeight="251672576" behindDoc="0" locked="0" layoutInCell="1" allowOverlap="1" wp14:anchorId="206925BE" wp14:editId="5AC2E2E4">
            <wp:simplePos x="0" y="0"/>
            <wp:positionH relativeFrom="margin">
              <wp:posOffset>1685290</wp:posOffset>
            </wp:positionH>
            <wp:positionV relativeFrom="margin">
              <wp:posOffset>4990465</wp:posOffset>
            </wp:positionV>
            <wp:extent cx="1851660" cy="1996440"/>
            <wp:effectExtent l="0" t="0" r="0" b="3810"/>
            <wp:wrapNone/>
            <wp:docPr id="128" name="Grafik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1660" cy="1996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373A93F" w14:textId="2730955A" w:rsidR="007C6464" w:rsidRDefault="007C6464" w:rsidP="007C6464"/>
    <w:p w14:paraId="0DDE71C5" w14:textId="29BF3E67" w:rsidR="007C6464" w:rsidRDefault="007C6464" w:rsidP="007C6464"/>
    <w:p w14:paraId="28C9B2DC" w14:textId="5CDF79A9" w:rsidR="007C6464" w:rsidRDefault="007C6464" w:rsidP="007C6464"/>
    <w:p w14:paraId="044B3D23" w14:textId="55751B0A" w:rsidR="007C6464" w:rsidRDefault="007C6464" w:rsidP="007C6464"/>
    <w:p w14:paraId="089B38BC" w14:textId="45DC3F91" w:rsidR="007C6464" w:rsidRDefault="007C6464" w:rsidP="007C6464"/>
    <w:p w14:paraId="2D7F6B27" w14:textId="0C3E89F8" w:rsidR="007C6464" w:rsidRDefault="007C6464" w:rsidP="007C6464"/>
    <w:p w14:paraId="563F978E" w14:textId="60A5FFB8" w:rsidR="007C6464" w:rsidRDefault="007C6464" w:rsidP="007C6464"/>
    <w:p w14:paraId="5B502D94" w14:textId="2DF16AA5" w:rsidR="007C6464" w:rsidRDefault="007C6464" w:rsidP="007C6464"/>
    <w:p w14:paraId="21951AA7" w14:textId="702C42EB" w:rsidR="007C6464" w:rsidRDefault="007C6464" w:rsidP="007C6464"/>
    <w:p w14:paraId="6D1031CC" w14:textId="215345D7" w:rsidR="007C6464" w:rsidRDefault="007C6464" w:rsidP="007C6464"/>
    <w:p w14:paraId="12AAFDC8" w14:textId="44D6AFBB" w:rsidR="007C6464" w:rsidRDefault="007C6464" w:rsidP="007C6464"/>
    <w:p w14:paraId="7B207D1C" w14:textId="286C95C2" w:rsidR="007C6464" w:rsidRDefault="007C6464" w:rsidP="007C6464"/>
    <w:p w14:paraId="68B9ED3E" w14:textId="37DBEAE8" w:rsidR="0003547A" w:rsidRDefault="0003547A">
      <w:r>
        <w:br w:type="page"/>
      </w:r>
    </w:p>
    <w:p w14:paraId="514CB2E5" w14:textId="5A94B31C" w:rsidR="007C6464" w:rsidRDefault="007C6464" w:rsidP="00416A77">
      <w:pPr>
        <w:pStyle w:val="berschrift3"/>
      </w:pPr>
      <w:bookmarkStart w:id="2" w:name="_Toc98230746"/>
      <w:r>
        <w:t xml:space="preserve">Task 2</w:t>
      </w:r>
      <w:bookmarkEnd w:id="2"/>
    </w:p>
    <w:p w14:paraId="15A8170F" w14:textId="6C8964C7" w:rsidR="007C6464" w:rsidRDefault="007C6464" w:rsidP="007C6464"/>
    <w:p w14:paraId="6DEC0753" w14:textId="50FEA2FA" w:rsidR="007C6464" w:rsidRDefault="0003547A" w:rsidP="007C6464">
      <w:pPr>
        <w:pStyle w:val="Listenabsatz"/>
        <w:numPr>
          <w:ilvl w:val="0"/>
          <w:numId w:val="7"/>
        </w:numPr>
      </w:pPr>
      <w:r>
        <mc:AlternateContent>
          <mc:Choice Requires="wps">
            <w:drawing>
              <wp:anchor distT="45720" distB="45720" distL="114300" distR="114300" simplePos="0" relativeHeight="251686912" behindDoc="0" locked="0" layoutInCell="1" allowOverlap="1" wp14:anchorId="6E614228" wp14:editId="1564F101">
                <wp:simplePos x="0" y="0"/>
                <wp:positionH relativeFrom="column">
                  <wp:posOffset>3465830</wp:posOffset>
                </wp:positionH>
                <wp:positionV relativeFrom="paragraph">
                  <wp:posOffset>701040</wp:posOffset>
                </wp:positionV>
                <wp:extent cx="1790700" cy="1404620"/>
                <wp:effectExtent l="0" t="0" r="19050" b="24765"/>
                <wp:wrapSquare wrapText="bothSides"/>
                <wp:docPr id="21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9070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7A7C02A" w14:textId="77CDEEFB" w:rsidR="0003547A" w:rsidRDefault="0003547A">
                            <w:r>
                              <w:t xml:space="preserve">Trackball / Remote control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6E614228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position:absolute;left:0;text-align:left;margin-left:272.9pt;margin-top:55.2pt;width:141pt;height:110.6pt;z-index:25168691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">
                <v:textbox style="mso-fit-shape-to-text:t">
                  <w:txbxContent>
                    <w:p w14:paraId="17A7C02A" w14:textId="77CDEEFB" w:rsidR="0003547A" w:rsidRDefault="0003547A">
                      <w:r>
                        <w:t xml:space="preserve">Trackball / Remote control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mc:AlternateContent>
          <mc:Choice Requires="wps">
            <w:drawing>
              <wp:anchor distT="45720" distB="45720" distL="114300" distR="114300" simplePos="0" relativeHeight="251691008" behindDoc="0" locked="0" layoutInCell="1" allowOverlap="1" wp14:anchorId="4AD9DC21" wp14:editId="0A3F6ADB">
                <wp:simplePos x="0" y="0"/>
                <wp:positionH relativeFrom="column">
                  <wp:posOffset>318770</wp:posOffset>
                </wp:positionH>
                <wp:positionV relativeFrom="paragraph">
                  <wp:posOffset>266700</wp:posOffset>
                </wp:positionV>
                <wp:extent cx="1219200" cy="1404620"/>
                <wp:effectExtent l="0" t="0" r="19050" b="24765"/>
                <wp:wrapSquare wrapText="bothSides"/>
                <wp:docPr id="281512789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1920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129531" w14:textId="7CA7F487" w:rsidR="0003547A" w:rsidRDefault="0003547A" w:rsidP="0003547A">
                            <w:r>
                              <w:t xml:space="preserve">Play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AD9DC21" id="_x0000_s1027" type="#_x0000_t202" style="position:absolute;left:0;text-align:left;margin-left:25.1pt;margin-top:21pt;width:96pt;height:110.6pt;z-index:25169100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">
                <v:textbox style="mso-fit-shape-to-text:t">
                  <w:txbxContent>
                    <w:p w14:paraId="3E129531" w14:textId="7CA7F487" w:rsidR="0003547A" w:rsidRDefault="0003547A" w:rsidP="0003547A">
                      <w:r>
                        <w:t xml:space="preserve">Play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mc:AlternateContent>
          <mc:Choice Requires="wps">
            <w:drawing>
              <wp:anchor distT="45720" distB="45720" distL="114300" distR="114300" simplePos="0" relativeHeight="251688960" behindDoc="0" locked="0" layoutInCell="1" allowOverlap="1" wp14:anchorId="0278D443" wp14:editId="6BBC2779">
                <wp:simplePos x="0" y="0"/>
                <wp:positionH relativeFrom="column">
                  <wp:posOffset>3450590</wp:posOffset>
                </wp:positionH>
                <wp:positionV relativeFrom="paragraph">
                  <wp:posOffset>274320</wp:posOffset>
                </wp:positionV>
                <wp:extent cx="1104900" cy="1404620"/>
                <wp:effectExtent l="0" t="0" r="19050" b="24765"/>
                <wp:wrapSquare wrapText="bothSides"/>
                <wp:docPr id="281512788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0490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8F62FCB" w14:textId="77777777" w:rsidR="0003547A" w:rsidRDefault="0003547A" w:rsidP="0003547A">
                            <w:r>
                              <w:t xml:space="preserve">Record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278D443" id="_x0000_s1028" type="#_x0000_t202" style="position:absolute;left:0;text-align:left;margin-left:271.7pt;margin-top:21.6pt;width:87pt;height:110.6pt;z-index:25168896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">
                <v:textbox style="mso-fit-shape-to-text:t">
                  <w:txbxContent>
                    <w:p w14:paraId="48F62FCB" w14:textId="77777777" w:rsidR="0003547A" w:rsidRDefault="0003547A" w:rsidP="0003547A">
                      <w:r>
                        <w:t xml:space="preserve">Record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Comic Sans MS" w:hAnsi="Comic Sans MS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5336817F" wp14:editId="7D43A499">
                <wp:simplePos x="0" y="0"/>
                <wp:positionH relativeFrom="column">
                  <wp:posOffset>1568450</wp:posOffset>
                </wp:positionH>
                <wp:positionV relativeFrom="paragraph">
                  <wp:posOffset>415290</wp:posOffset>
                </wp:positionV>
                <wp:extent cx="464820" cy="0"/>
                <wp:effectExtent l="0" t="95250" r="0" b="95250"/>
                <wp:wrapNone/>
                <wp:docPr id="8" name="Gerade Verbindung mit Pfeil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64820" cy="0"/>
                        </a:xfrm>
                        <a:prstGeom prst="straightConnector1">
                          <a:avLst/>
                        </a:prstGeom>
                        <a:ln w="38100"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B7CF288" id="Gerade Verbindung mit Pfeil 8" o:spid="_x0000_s1026" type="#_x0000_t32" style="position:absolute;margin-left:123.5pt;margin-top:32.7pt;width:36.6pt;height:0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" strokecolor="#4472c4 [3204]" strokeweight="3pt">
                <v:stroke endarrow="block" joinstyle="miter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0923F47D" wp14:editId="7AC91DE5">
                <wp:simplePos x="0" y="0"/>
                <wp:positionH relativeFrom="column">
                  <wp:posOffset>2880360</wp:posOffset>
                </wp:positionH>
                <wp:positionV relativeFrom="paragraph">
                  <wp:posOffset>840740</wp:posOffset>
                </wp:positionV>
                <wp:extent cx="544830" cy="0"/>
                <wp:effectExtent l="0" t="95250" r="0" b="95250"/>
                <wp:wrapNone/>
                <wp:docPr id="12" name="Gerade Verbindung mit Pfeil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44830" cy="0"/>
                        </a:xfrm>
                        <a:prstGeom prst="straightConnector1">
                          <a:avLst/>
                        </a:prstGeom>
                        <a:ln w="38100"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519CBB" id="Gerade Verbindung mit Pfeil 12" o:spid="_x0000_s1026" type="#_x0000_t32" style="position:absolute;margin-left:226.8pt;margin-top:66.2pt;width:42.9pt;height:0;flip:x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" strokecolor="#4472c4 [3204]" strokeweight="3pt">
                <v:stroke endarrow="block" joinstyle="miter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209C397A" wp14:editId="1E53A49C">
                <wp:simplePos x="0" y="0"/>
                <wp:positionH relativeFrom="column">
                  <wp:posOffset>2843530</wp:posOffset>
                </wp:positionH>
                <wp:positionV relativeFrom="paragraph">
                  <wp:posOffset>417830</wp:posOffset>
                </wp:positionV>
                <wp:extent cx="544830" cy="0"/>
                <wp:effectExtent l="0" t="95250" r="0" b="95250"/>
                <wp:wrapNone/>
                <wp:docPr id="281512786" name="Gerade Verbindung mit Pfeil 2815127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44830" cy="0"/>
                        </a:xfrm>
                        <a:prstGeom prst="straightConnector1">
                          <a:avLst/>
                        </a:prstGeom>
                        <a:ln w="38100"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464CE3" id="Gerade Verbindung mit Pfeil 281512786" o:spid="_x0000_s1026" type="#_x0000_t32" style="position:absolute;margin-left:223.9pt;margin-top:32.9pt;width:42.9pt;height:0;flip:x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" strokecolor="#4472c4 [3204]" strokeweight="3pt">
                <v:stroke endarrow="block" joinstyle="miter"/>
              </v:shape>
            </w:pict>
          </mc:Fallback>
        </mc:AlternateContent>
      </w:r>
      <w:r>
        <w:drawing>
          <wp:anchor distT="0" distB="0" distL="114300" distR="114300" simplePos="0" relativeHeight="251676672" behindDoc="1" locked="0" layoutInCell="1" allowOverlap="1" wp14:anchorId="53EE3A37" wp14:editId="11F4947F">
            <wp:simplePos x="0" y="0"/>
            <wp:positionH relativeFrom="column">
              <wp:posOffset>2129790</wp:posOffset>
            </wp:positionH>
            <wp:positionV relativeFrom="paragraph">
              <wp:posOffset>281940</wp:posOffset>
            </wp:positionV>
            <wp:extent cx="709933" cy="906780"/>
            <wp:effectExtent l="0" t="0" r="0" b="7620"/>
            <wp:wrapNone/>
            <wp:docPr id="32" name="Grafik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9933" cy="906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t xml:space="preserve">Labeling the functions of the trackball:</w:t>
      </w:r>
    </w:p>
    <w:p w14:paraId="53BF2377" w14:textId="6EDF5E3F" w:rsidR="0003547A" w:rsidRPr="0003547A" w:rsidRDefault="0003547A" w:rsidP="0003547A"/>
    <w:p w14:paraId="0A2F86D5" w14:textId="5C545B3D" w:rsidR="0003547A" w:rsidRPr="0003547A" w:rsidRDefault="0003547A" w:rsidP="0003547A"/>
    <w:p w14:paraId="2B3D2667" w14:textId="63F6FED4" w:rsidR="0003547A" w:rsidRPr="0003547A" w:rsidRDefault="0003547A" w:rsidP="0003547A"/>
    <w:p w14:paraId="159AFAD0" w14:textId="7594B156" w:rsidR="0003547A" w:rsidRPr="0003547A" w:rsidRDefault="0003547A" w:rsidP="0003547A"/>
    <w:p w14:paraId="64641DC9" w14:textId="6FD7976F" w:rsidR="0003547A" w:rsidRPr="0003547A" w:rsidRDefault="0003547A" w:rsidP="0003547A"/>
    <w:p w14:paraId="3CD98159" w14:textId="7F440F44" w:rsidR="0003547A" w:rsidRPr="0003547A" w:rsidRDefault="0003547A" w:rsidP="0003547A"/>
    <w:p w14:paraId="710A9F08" w14:textId="3F83F582" w:rsidR="0003547A" w:rsidRPr="0003547A" w:rsidRDefault="0003547A" w:rsidP="0003547A"/>
    <w:p w14:paraId="446E62F4" w14:textId="59D7059A" w:rsidR="0003547A" w:rsidRPr="0003547A" w:rsidRDefault="0003547A" w:rsidP="0003547A"/>
    <w:p w14:paraId="28FED26B" w14:textId="52DB14CF" w:rsidR="0003547A" w:rsidRDefault="0003547A" w:rsidP="0003547A"/>
    <w:p w14:paraId="6A58FC9D" w14:textId="780183FF" w:rsidR="0003547A" w:rsidRDefault="0003547A" w:rsidP="0003547A">
      <w:pPr>
        <w:pStyle w:val="Listenabsatz"/>
        <w:numPr>
          <w:ilvl w:val="0"/>
          <w:numId w:val="7"/>
        </w:numPr>
      </w:pPr>
      <w:r>
        <w:t xml:space="preserve">Teach in a free or previously defined path.</w:t>
      </w:r>
      <w:r>
        <w:t xml:space="preserve"> </w:t>
      </w:r>
      <w:r>
        <w:t xml:space="preserve">The path can be defined using tape, stopping points, or the course, for instance.</w:t>
      </w:r>
    </w:p>
    <w:p w14:paraId="6D31C97E" w14:textId="3463CEDC" w:rsidR="0003547A" w:rsidRDefault="0003547A" w:rsidP="0003547A">
      <w:pPr>
        <w:pStyle w:val="Listenabsatz"/>
        <w:numPr>
          <w:ilvl w:val="0"/>
          <w:numId w:val="7"/>
        </w:numPr>
      </w:pPr>
      <w:r>
        <w:t xml:space="preserve">The task provides an explanation of the teach-in function.</w:t>
      </w:r>
      <w:r>
        <w:t xml:space="preserve"> </w:t>
      </w:r>
    </w:p>
    <w:p w14:paraId="74038E48" w14:textId="579F549F" w:rsidR="0003547A" w:rsidRDefault="0003547A" w:rsidP="0003547A">
      <w:pPr>
        <w:pStyle w:val="Listenabsatz"/>
        <w:numPr>
          <w:ilvl w:val="0"/>
          <w:numId w:val="7"/>
        </w:numPr>
      </w:pPr>
      <w:r>
        <w:t xml:space="preserve">Teach-in program will be retained until the app is ended or the robot is switched off.</w:t>
      </w:r>
    </w:p>
    <w:p w14:paraId="167E34AD" w14:textId="622A2F3D" w:rsidR="0003547A" w:rsidRDefault="0003547A" w:rsidP="0003547A"/>
    <w:p w14:paraId="076319FF" w14:textId="1ED01364" w:rsidR="0003547A" w:rsidRDefault="0003547A" w:rsidP="00416A77">
      <w:pPr>
        <w:pStyle w:val="berschrift3"/>
      </w:pPr>
      <w:bookmarkStart w:id="3" w:name="_Toc98230747"/>
      <w:r>
        <w:t xml:space="preserve">Task 3</w:t>
      </w:r>
      <w:bookmarkEnd w:id="3"/>
    </w:p>
    <w:p w14:paraId="2F849C6D" w14:textId="0D71C4D0" w:rsidR="0003547A" w:rsidRDefault="0003547A" w:rsidP="0003547A"/>
    <w:p w14:paraId="6098106A" w14:textId="5AB0C0DD" w:rsidR="0003547A" w:rsidRDefault="006C229C" w:rsidP="0003547A">
      <w:r>
        <w:t xml:space="preserve">The introductory video when starting the app can be used in this task if needed.</w:t>
      </w:r>
    </w:p>
    <w:p w14:paraId="49E3BDD2" w14:textId="40F5EB78" w:rsidR="006C229C" w:rsidRDefault="006C229C" w:rsidP="0003547A"/>
    <w:p w14:paraId="35572DB1" w14:textId="321E25D2" w:rsidR="006C229C" w:rsidRPr="00DB7F5C" w:rsidRDefault="00AD4443" w:rsidP="00AD4443">
      <w:pPr>
        <w:pStyle w:val="Listenabsatz"/>
        <w:numPr>
          <w:ilvl w:val="0"/>
          <w:numId w:val="15"/>
        </w:numPr>
        <w:rPr>
          <w:b/>
          <w:bCs/>
        </w:rPr>
      </w:pPr>
      <w:r>
        <w:rPr>
          <w:b/>
        </w:rPr>
        <w:t xml:space="preserve">Block labels and functions</w:t>
      </w:r>
    </w:p>
    <w:p w14:paraId="3A4A9ED9" w14:textId="77777777" w:rsidR="00AD4443" w:rsidRDefault="00AD4443" w:rsidP="00DB7F5C"/>
    <w:p w14:paraId="7E5D789B" w14:textId="12179759" w:rsidR="00AD4443" w:rsidRPr="00AD4443" w:rsidRDefault="00AD4443" w:rsidP="00AD4443">
      <w:pPr>
        <w:pStyle w:val="Listenabsatz"/>
        <w:rPr>
          <w:b/>
          <w:bCs/>
        </w:rPr>
      </w:pPr>
      <w:r>
        <w:rPr>
          <w:b/>
        </w:rPr>
        <w:t xml:space="preserve">Green</w:t>
      </w:r>
    </w:p>
    <w:p w14:paraId="62E8C9D1" w14:textId="4C3BBFA2" w:rsidR="00AD4443" w:rsidRPr="00AD4443" w:rsidRDefault="00AD4443" w:rsidP="00AD4443">
      <w:pPr>
        <w:pStyle w:val="Listenabsatz"/>
      </w:pPr>
      <w:r>
        <w:drawing>
          <wp:inline distT="0" distB="0" distL="0" distR="0" wp14:anchorId="2CF81EED" wp14:editId="45C72A76">
            <wp:extent cx="541866" cy="609436"/>
            <wp:effectExtent l="0" t="0" r="0" b="635"/>
            <wp:docPr id="14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577" t="79615" r="78476" b="-1992"/>
                    <a:stretch/>
                  </pic:blipFill>
                  <pic:spPr bwMode="auto">
                    <a:xfrm>
                      <a:off x="0" y="0"/>
                      <a:ext cx="551073" cy="6197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ab/>
      </w:r>
      <w:r>
        <w:t xml:space="preserve">Program start:</w:t>
      </w:r>
      <w:r>
        <w:t xml:space="preserve"> </w:t>
      </w:r>
      <w:r>
        <w:t xml:space="preserve">The program begins here with the program start</w:t>
      </w:r>
    </w:p>
    <w:p w14:paraId="17934C57" w14:textId="70FE0F8D" w:rsidR="00AD4443" w:rsidRPr="00AD4443" w:rsidRDefault="00AD4443" w:rsidP="00AD4443">
      <w:pPr>
        <w:pStyle w:val="Listenabsatz"/>
      </w:pPr>
      <w:r>
        <w:drawing>
          <wp:inline distT="0" distB="0" distL="0" distR="0" wp14:anchorId="04B4CBD6" wp14:editId="26FC717D">
            <wp:extent cx="566620" cy="608965"/>
            <wp:effectExtent l="0" t="0" r="5080" b="635"/>
            <wp:docPr id="21" name="Grafi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527" t="79615" r="69110" b="-1992"/>
                    <a:stretch/>
                  </pic:blipFill>
                  <pic:spPr bwMode="auto">
                    <a:xfrm>
                      <a:off x="0" y="0"/>
                      <a:ext cx="576693" cy="6197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ab/>
      </w:r>
      <w:r>
        <w:t xml:space="preserve">Clap:</w:t>
      </w:r>
      <w:r>
        <w:t xml:space="preserve"> </w:t>
      </w:r>
      <w:r>
        <w:t xml:space="preserve">When you clap ...</w:t>
      </w:r>
    </w:p>
    <w:p w14:paraId="08E47149" w14:textId="63EC0C1D" w:rsidR="00AD4443" w:rsidRPr="00AD4443" w:rsidRDefault="00AD4443" w:rsidP="00AD4443">
      <w:pPr>
        <w:pStyle w:val="Listenabsatz"/>
      </w:pPr>
      <w:r>
        <w:drawing>
          <wp:inline distT="0" distB="0" distL="0" distR="0" wp14:anchorId="3D9A8A59" wp14:editId="6CBA4C2D">
            <wp:extent cx="540583" cy="608965"/>
            <wp:effectExtent l="0" t="0" r="0" b="635"/>
            <wp:docPr id="23" name="Grafi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044" t="79615" r="60024" b="-1992"/>
                    <a:stretch/>
                  </pic:blipFill>
                  <pic:spPr bwMode="auto">
                    <a:xfrm>
                      <a:off x="0" y="0"/>
                      <a:ext cx="550193" cy="6197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ab/>
      </w:r>
      <w:r>
        <w:t xml:space="preserve">Bumper:</w:t>
      </w:r>
      <w:r>
        <w:t xml:space="preserve"> </w:t>
      </w:r>
      <w:r>
        <w:t xml:space="preserve">When the bumper is pressed ...</w:t>
      </w:r>
    </w:p>
    <w:p w14:paraId="3EDAC287" w14:textId="624D6EC0" w:rsidR="00AD4443" w:rsidRPr="00AD4443" w:rsidRDefault="00AD4443" w:rsidP="00AD4443">
      <w:pPr>
        <w:pStyle w:val="Listenabsatz"/>
      </w:pPr>
      <w:r>
        <w:drawing>
          <wp:inline distT="0" distB="0" distL="0" distR="0" wp14:anchorId="42093E01" wp14:editId="779C7650">
            <wp:extent cx="554990" cy="609436"/>
            <wp:effectExtent l="0" t="0" r="0" b="635"/>
            <wp:docPr id="25" name="Grafi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256" t="79615" r="50581" b="-1992"/>
                    <a:stretch/>
                  </pic:blipFill>
                  <pic:spPr bwMode="auto">
                    <a:xfrm>
                      <a:off x="0" y="0"/>
                      <a:ext cx="564420" cy="6197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ab/>
      </w:r>
      <w:r>
        <w:t xml:space="preserve">Track:</w:t>
      </w:r>
      <w:r>
        <w:t xml:space="preserve"> </w:t>
      </w:r>
      <w:r>
        <w:t xml:space="preserve">When the robot finds a track ...</w:t>
      </w:r>
    </w:p>
    <w:p w14:paraId="69659A0B" w14:textId="77777777" w:rsidR="00AD4443" w:rsidRPr="00AD4443" w:rsidRDefault="00AD4443" w:rsidP="00AD4443"/>
    <w:p w14:paraId="79D39280" w14:textId="77777777" w:rsidR="00AD4443" w:rsidRPr="00AD4443" w:rsidRDefault="00AD4443" w:rsidP="00AD4443">
      <w:pPr>
        <w:pStyle w:val="Listenabsatz"/>
      </w:pPr>
    </w:p>
    <w:p w14:paraId="44A83807" w14:textId="77777777" w:rsidR="00AD4443" w:rsidRPr="00AD4443" w:rsidRDefault="00AD4443" w:rsidP="00AD4443">
      <w:pPr>
        <w:pStyle w:val="Listenabsatz"/>
        <w:rPr>
          <w:b/>
          <w:bCs/>
        </w:rPr>
      </w:pPr>
      <w:r>
        <w:rPr>
          <w:b/>
        </w:rPr>
        <w:t xml:space="preserve">Blue</w:t>
      </w:r>
    </w:p>
    <w:p w14:paraId="619DFCED" w14:textId="77777777" w:rsidR="00AD4443" w:rsidRPr="00AD4443" w:rsidRDefault="00AD4443" w:rsidP="00AD4443"/>
    <w:p w14:paraId="04FCF913" w14:textId="0AC111F9" w:rsidR="00AD4443" w:rsidRPr="00AD4443" w:rsidRDefault="00AD4443" w:rsidP="00AD4443">
      <w:pPr>
        <w:pStyle w:val="Listenabsatz"/>
      </w:pPr>
      <w:r>
        <w:drawing>
          <wp:inline distT="0" distB="0" distL="0" distR="0" wp14:anchorId="4873E5FB" wp14:editId="214A9F09">
            <wp:extent cx="613492" cy="491067"/>
            <wp:effectExtent l="0" t="0" r="0" b="4445"/>
            <wp:docPr id="15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044" t="82251" r="78062" b="1940"/>
                    <a:stretch/>
                  </pic:blipFill>
                  <pic:spPr bwMode="auto">
                    <a:xfrm>
                      <a:off x="0" y="0"/>
                      <a:ext cx="615392" cy="4925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ab/>
      </w:r>
      <w:r>
        <w:t xml:space="preserve">Sound output:</w:t>
      </w:r>
      <w:r>
        <w:t xml:space="preserve"> </w:t>
      </w:r>
      <w:r>
        <w:t xml:space="preserve">A sound is played</w:t>
      </w:r>
    </w:p>
    <w:p w14:paraId="77EC13BC" w14:textId="37447F40" w:rsidR="00AD4443" w:rsidRDefault="00AD4443" w:rsidP="00AD4443">
      <w:pPr>
        <w:pStyle w:val="Listenabsatz"/>
      </w:pPr>
      <w:r>
        <w:drawing>
          <wp:inline distT="0" distB="0" distL="0" distR="0" wp14:anchorId="46C3CF5F" wp14:editId="60F744B4">
            <wp:extent cx="582790" cy="499534"/>
            <wp:effectExtent l="0" t="0" r="8255" b="0"/>
            <wp:docPr id="26" name="Grafi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938" t="82251" r="68722" b="-26"/>
                    <a:stretch/>
                  </pic:blipFill>
                  <pic:spPr bwMode="auto">
                    <a:xfrm>
                      <a:off x="0" y="0"/>
                      <a:ext cx="584067" cy="500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ab/>
      </w:r>
      <w:r>
        <w:t xml:space="preserve">Speed:</w:t>
      </w:r>
      <w:r>
        <w:t xml:space="preserve"> </w:t>
      </w:r>
      <w:r>
        <w:t xml:space="preserve">Set the speed</w:t>
      </w:r>
    </w:p>
    <w:p w14:paraId="59D29E5A" w14:textId="581FDDC9" w:rsidR="00DB7F5C" w:rsidRDefault="00DB7F5C">
      <w:r>
        <w:br w:type="page"/>
      </w:r>
    </w:p>
    <w:p w14:paraId="41A37822" w14:textId="00B8330E" w:rsidR="00DB7F5C" w:rsidRPr="00DB7F5C" w:rsidRDefault="00AD4443" w:rsidP="00DB7F5C">
      <w:pPr>
        <w:pStyle w:val="Listenabsatz"/>
        <w:rPr>
          <w:szCs w:val="22"/>
          <w:rFonts w:cs="Arial"/>
        </w:rPr>
      </w:pPr>
      <w:r>
        <w:drawing>
          <wp:inline distT="0" distB="0" distL="0" distR="0" wp14:anchorId="09139B64" wp14:editId="503CF151">
            <wp:extent cx="605277" cy="575733"/>
            <wp:effectExtent l="0" t="0" r="4445" b="0"/>
            <wp:docPr id="27" name="Grafi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278" t="82250" r="59838" b="-1014"/>
                    <a:stretch/>
                  </pic:blipFill>
                  <pic:spPr bwMode="auto">
                    <a:xfrm>
                      <a:off x="0" y="0"/>
                      <a:ext cx="607377" cy="577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ab/>
      </w:r>
      <w:r>
        <w:t xml:space="preserve">Forwards/backwards:</w:t>
      </w:r>
      <w:r>
        <w:t xml:space="preserve"> </w:t>
      </w:r>
    </w:p>
    <w:p w14:paraId="2B0B86F2" w14:textId="12B5D7ED" w:rsidR="00DB7F5C" w:rsidRPr="00DB7F5C" w:rsidRDefault="00DB7F5C" w:rsidP="00DB7F5C">
      <w:pPr>
        <w:pStyle w:val="paragraph"/>
        <w:spacing w:before="0" w:beforeAutospacing="0" w:after="0" w:afterAutospacing="0"/>
        <w:ind w:left="2124"/>
        <w:textAlignment w:val="baseline"/>
        <w:rPr>
          <w:rStyle w:val="normaltextrun"/>
          <w:sz w:val="22"/>
          <w:szCs w:val="22"/>
          <w:rFonts w:ascii="Arial" w:hAnsi="Arial" w:cs="Arial"/>
        </w:rPr>
      </w:pPr>
      <w:r>
        <w:rPr>
          <w:rStyle w:val="normaltextrun"/>
          <w:sz w:val="22"/>
          <w:rFonts w:ascii="Arial" w:hAnsi="Arial"/>
        </w:rPr>
        <w:t xml:space="preserve">Travel forwards / backwards until a condition is fulfilled:</w:t>
      </w:r>
    </w:p>
    <w:p w14:paraId="7B762A03" w14:textId="77777777" w:rsidR="00DB7F5C" w:rsidRPr="00DB7F5C" w:rsidRDefault="00DB7F5C" w:rsidP="00DB7F5C">
      <w:pPr>
        <w:pStyle w:val="paragraph"/>
        <w:spacing w:before="0" w:beforeAutospacing="0" w:after="0" w:afterAutospacing="0"/>
        <w:ind w:left="2124"/>
        <w:textAlignment w:val="baseline"/>
        <w:rPr>
          <w:rStyle w:val="normaltextrun"/>
          <w:sz w:val="22"/>
          <w:szCs w:val="22"/>
          <w:rFonts w:ascii="Arial" w:hAnsi="Arial" w:cs="Arial"/>
        </w:rPr>
      </w:pPr>
      <w:r>
        <w:rPr>
          <w:rStyle w:val="normaltextrun"/>
          <w:sz w:val="22"/>
          <w:rFonts w:ascii="Arial" w:hAnsi="Arial"/>
        </w:rPr>
        <w:t xml:space="preserve">•</w:t>
      </w:r>
      <w:r>
        <w:rPr>
          <w:rStyle w:val="normaltextrun"/>
          <w:sz w:val="22"/>
          <w:rFonts w:ascii="Arial" w:hAnsi="Arial"/>
        </w:rPr>
        <w:tab/>
      </w:r>
      <w:r>
        <w:rPr>
          <w:rStyle w:val="normaltextrun"/>
          <w:sz w:val="22"/>
          <w:rFonts w:ascii="Arial" w:hAnsi="Arial"/>
        </w:rPr>
        <w:t xml:space="preserve">always,</w:t>
      </w:r>
      <w:r>
        <w:rPr>
          <w:rStyle w:val="normaltextrun"/>
          <w:sz w:val="22"/>
          <w:rFonts w:ascii="Arial" w:hAnsi="Arial"/>
        </w:rPr>
        <w:t xml:space="preserve"> </w:t>
      </w:r>
    </w:p>
    <w:p w14:paraId="7F36AE8C" w14:textId="77777777" w:rsidR="00DB7F5C" w:rsidRPr="00DB7F5C" w:rsidRDefault="00DB7F5C" w:rsidP="00DB7F5C">
      <w:pPr>
        <w:pStyle w:val="paragraph"/>
        <w:spacing w:before="0" w:beforeAutospacing="0" w:after="0" w:afterAutospacing="0"/>
        <w:ind w:left="2124"/>
        <w:textAlignment w:val="baseline"/>
        <w:rPr>
          <w:rStyle w:val="normaltextrun"/>
          <w:sz w:val="22"/>
          <w:szCs w:val="22"/>
          <w:rFonts w:ascii="Arial" w:hAnsi="Arial" w:cs="Arial"/>
        </w:rPr>
      </w:pPr>
      <w:r>
        <w:rPr>
          <w:rStyle w:val="normaltextrun"/>
          <w:sz w:val="22"/>
          <w:rFonts w:ascii="Arial" w:hAnsi="Arial"/>
        </w:rPr>
        <w:t xml:space="preserve">•</w:t>
      </w:r>
      <w:r>
        <w:rPr>
          <w:rStyle w:val="normaltextrun"/>
          <w:sz w:val="22"/>
          <w:rFonts w:ascii="Arial" w:hAnsi="Arial"/>
        </w:rPr>
        <w:tab/>
      </w:r>
      <w:r>
        <w:rPr>
          <w:rStyle w:val="normaltextrun"/>
          <w:sz w:val="22"/>
          <w:rFonts w:ascii="Arial" w:hAnsi="Arial"/>
        </w:rPr>
        <w:t xml:space="preserve">until bumper is touched,</w:t>
      </w:r>
      <w:r>
        <w:rPr>
          <w:rStyle w:val="normaltextrun"/>
          <w:sz w:val="22"/>
          <w:rFonts w:ascii="Arial" w:hAnsi="Arial"/>
        </w:rPr>
        <w:t xml:space="preserve">  </w:t>
      </w:r>
    </w:p>
    <w:p w14:paraId="65295D10" w14:textId="6FD31BA1" w:rsidR="00DB7F5C" w:rsidRPr="00DB7F5C" w:rsidRDefault="00DB7F5C" w:rsidP="00DB7F5C">
      <w:pPr>
        <w:pStyle w:val="paragraph"/>
        <w:spacing w:before="0" w:beforeAutospacing="0" w:after="0" w:afterAutospacing="0"/>
        <w:ind w:left="2124"/>
        <w:textAlignment w:val="baseline"/>
        <w:rPr>
          <w:sz w:val="22"/>
          <w:szCs w:val="22"/>
          <w:rFonts w:ascii="Arial" w:hAnsi="Arial" w:cs="Arial"/>
        </w:rPr>
      </w:pPr>
      <w:r>
        <w:rPr>
          <w:sz w:val="22"/>
          <w:rFonts w:ascii="Arial" w:hAnsi="Arial"/>
        </w:rPr>
        <w:t xml:space="preserve">•</w:t>
      </w:r>
      <w:r>
        <w:rPr>
          <w:sz w:val="22"/>
          <w:rFonts w:ascii="Arial" w:hAnsi="Arial"/>
        </w:rPr>
        <w:tab/>
      </w:r>
      <w:r>
        <w:rPr>
          <w:sz w:val="22"/>
          <w:rFonts w:ascii="Arial" w:hAnsi="Arial"/>
        </w:rPr>
        <w:t xml:space="preserve">until line is found</w:t>
      </w:r>
    </w:p>
    <w:p w14:paraId="595B429C" w14:textId="77777777" w:rsidR="00DB7F5C" w:rsidRPr="00AD4443" w:rsidRDefault="00DB7F5C" w:rsidP="00DB7F5C">
      <w:pPr>
        <w:tabs>
          <w:tab w:val="left" w:pos="2067"/>
        </w:tabs>
      </w:pPr>
    </w:p>
    <w:p w14:paraId="30E89653" w14:textId="6916DB28" w:rsidR="00AD4443" w:rsidRPr="00AD4443" w:rsidRDefault="00AD4443" w:rsidP="00AD4443">
      <w:pPr>
        <w:pStyle w:val="Listenabsatz"/>
      </w:pPr>
      <w:r>
        <w:drawing>
          <wp:inline distT="0" distB="0" distL="0" distR="0" wp14:anchorId="4D028DC9" wp14:editId="76063E4B">
            <wp:extent cx="592666" cy="534129"/>
            <wp:effectExtent l="0" t="0" r="0" b="0"/>
            <wp:docPr id="16" name="Grafi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172" t="82251" r="50781" b="-357"/>
                    <a:stretch/>
                  </pic:blipFill>
                  <pic:spPr bwMode="auto">
                    <a:xfrm>
                      <a:off x="0" y="0"/>
                      <a:ext cx="594582" cy="535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ab/>
      </w:r>
      <w:r>
        <w:t xml:space="preserve">Distance: travel the set distance forwards or backwards</w:t>
      </w:r>
    </w:p>
    <w:p w14:paraId="65DBAC0B" w14:textId="36704883" w:rsidR="00AD4443" w:rsidRPr="00AD4443" w:rsidRDefault="00AD4443" w:rsidP="00AD4443">
      <w:pPr>
        <w:pStyle w:val="Listenabsatz"/>
      </w:pPr>
      <w:r>
        <w:drawing>
          <wp:inline distT="0" distB="0" distL="0" distR="0" wp14:anchorId="6890C120" wp14:editId="144DC876">
            <wp:extent cx="600041" cy="499534"/>
            <wp:effectExtent l="0" t="0" r="0" b="0"/>
            <wp:docPr id="17" name="Grafi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660" t="82251" r="41436" b="1289"/>
                    <a:stretch/>
                  </pic:blipFill>
                  <pic:spPr bwMode="auto">
                    <a:xfrm>
                      <a:off x="0" y="0"/>
                      <a:ext cx="603752" cy="502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ab/>
      </w:r>
      <w:r>
        <w:t xml:space="preserve">Turn: turn to the right or left</w:t>
      </w:r>
    </w:p>
    <w:p w14:paraId="3763FD2F" w14:textId="421D16D0" w:rsidR="00AD4443" w:rsidRPr="00AD4443" w:rsidRDefault="00AD4443" w:rsidP="00AD4443">
      <w:pPr>
        <w:pStyle w:val="Listenabsatz"/>
      </w:pPr>
      <w:r>
        <w:drawing>
          <wp:inline distT="0" distB="0" distL="0" distR="0" wp14:anchorId="0710168F" wp14:editId="0F3E2E90">
            <wp:extent cx="560339" cy="550333"/>
            <wp:effectExtent l="0" t="0" r="0" b="2540"/>
            <wp:docPr id="19" name="Grafi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148" t="82250" r="32549" b="-359"/>
                    <a:stretch/>
                  </pic:blipFill>
                  <pic:spPr bwMode="auto">
                    <a:xfrm>
                      <a:off x="0" y="0"/>
                      <a:ext cx="565272" cy="5551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ab/>
      </w:r>
      <w:r>
        <w:t xml:space="preserve">Follow a track: follow a black track</w:t>
      </w:r>
    </w:p>
    <w:p w14:paraId="11F4D017" w14:textId="43E2D204" w:rsidR="00AD4443" w:rsidRPr="00AD4443" w:rsidRDefault="00AD4443" w:rsidP="00AD4443">
      <w:pPr>
        <w:pStyle w:val="Listenabsatz"/>
      </w:pPr>
    </w:p>
    <w:p w14:paraId="77DFB7ED" w14:textId="77777777" w:rsidR="00AD4443" w:rsidRPr="00AD4443" w:rsidRDefault="00AD4443" w:rsidP="00AD4443">
      <w:pPr>
        <w:pStyle w:val="Listenabsatz"/>
      </w:pPr>
    </w:p>
    <w:p w14:paraId="5C9FFA6E" w14:textId="77777777" w:rsidR="00AD4443" w:rsidRPr="00AD4443" w:rsidRDefault="00AD4443" w:rsidP="00AD4443">
      <w:pPr>
        <w:pStyle w:val="Listenabsatz"/>
      </w:pPr>
    </w:p>
    <w:p w14:paraId="00572734" w14:textId="77777777" w:rsidR="00AD4443" w:rsidRPr="00AD4443" w:rsidRDefault="00AD4443" w:rsidP="00AD4443">
      <w:pPr>
        <w:pStyle w:val="Listenabsatz"/>
        <w:rPr>
          <w:b/>
          <w:bCs/>
        </w:rPr>
      </w:pPr>
      <w:r>
        <w:rPr>
          <w:b/>
        </w:rPr>
        <w:t xml:space="preserve">Grey</w:t>
      </w:r>
    </w:p>
    <w:p w14:paraId="725EFCD6" w14:textId="77777777" w:rsidR="00AD4443" w:rsidRDefault="00AD4443" w:rsidP="00AD4443">
      <w:pPr>
        <w:pStyle w:val="Listenabsatz"/>
      </w:pPr>
    </w:p>
    <w:p w14:paraId="3364D6B5" w14:textId="22E63372" w:rsidR="00AD4443" w:rsidRPr="00AD4443" w:rsidRDefault="00AD4443" w:rsidP="00AD4443">
      <w:pPr>
        <w:pStyle w:val="Listenabsatz"/>
      </w:pPr>
      <w:r>
        <w:drawing>
          <wp:inline distT="0" distB="0" distL="0" distR="0" wp14:anchorId="47FF49B0" wp14:editId="27BAC23A">
            <wp:extent cx="793468" cy="567267"/>
            <wp:effectExtent l="0" t="0" r="6985" b="4445"/>
            <wp:docPr id="22" name="Grafi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016" t="81257" r="76572" b="626"/>
                    <a:stretch/>
                  </pic:blipFill>
                  <pic:spPr bwMode="auto">
                    <a:xfrm>
                      <a:off x="0" y="0"/>
                      <a:ext cx="797511" cy="5701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ab/>
      </w:r>
      <w:r>
        <w:t xml:space="preserve">Wait block:</w:t>
      </w:r>
      <w:r>
        <w:t xml:space="preserve"> </w:t>
      </w:r>
      <w:r>
        <w:t xml:space="preserve">Wait until the set time has expired</w:t>
      </w:r>
    </w:p>
    <w:p w14:paraId="3E8DB75E" w14:textId="77777777" w:rsidR="00AD4443" w:rsidRPr="00AD4443" w:rsidRDefault="00AD4443" w:rsidP="00AD4443">
      <w:pPr>
        <w:pStyle w:val="Listenabsatz"/>
      </w:pPr>
    </w:p>
    <w:p w14:paraId="5DC07447" w14:textId="77777777" w:rsidR="00AD4443" w:rsidRPr="00AD4443" w:rsidRDefault="00AD4443" w:rsidP="00AD4443">
      <w:pPr>
        <w:pStyle w:val="Listenabsatz"/>
      </w:pPr>
    </w:p>
    <w:p w14:paraId="3B39AD8C" w14:textId="77777777" w:rsidR="00AD4443" w:rsidRPr="00AD4443" w:rsidRDefault="00AD4443" w:rsidP="00AD4443">
      <w:pPr>
        <w:pStyle w:val="Listenabsatz"/>
        <w:rPr>
          <w:b/>
          <w:bCs/>
        </w:rPr>
      </w:pPr>
      <w:r>
        <w:rPr>
          <w:b/>
        </w:rPr>
        <w:t xml:space="preserve">Yellow</w:t>
      </w:r>
    </w:p>
    <w:p w14:paraId="1AD308CE" w14:textId="77777777" w:rsidR="00AD4443" w:rsidRDefault="00AD4443" w:rsidP="00AD4443">
      <w:pPr>
        <w:pStyle w:val="Listenabsatz"/>
      </w:pPr>
    </w:p>
    <w:p w14:paraId="08AA48CA" w14:textId="77777777" w:rsidR="00DB7F5C" w:rsidRDefault="00AD4443" w:rsidP="00DB7F5C">
      <w:pPr>
        <w:pStyle w:val="Listenabsatz"/>
      </w:pPr>
      <w:r>
        <w:drawing>
          <wp:inline distT="0" distB="0" distL="0" distR="0" wp14:anchorId="42B9E404" wp14:editId="706D4916">
            <wp:extent cx="805475" cy="558800"/>
            <wp:effectExtent l="0" t="0" r="0" b="0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002" t="80941" r="75407" b="-337"/>
                    <a:stretch/>
                  </pic:blipFill>
                  <pic:spPr bwMode="auto">
                    <a:xfrm>
                      <a:off x="0" y="0"/>
                      <a:ext cx="809780" cy="5617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ab/>
      </w:r>
      <w:r>
        <w:t xml:space="preserve">Loop:</w:t>
      </w:r>
      <w:r>
        <w:t xml:space="preserve"> </w:t>
      </w:r>
      <w:r>
        <w:t xml:space="preserve">The blocks in the loop are repeated.</w:t>
      </w:r>
      <w:r>
        <w:t xml:space="preserve"> </w:t>
      </w:r>
    </w:p>
    <w:p w14:paraId="2202D3B0" w14:textId="20481715" w:rsidR="00AD4443" w:rsidRPr="00AD4443" w:rsidRDefault="00DB7F5C" w:rsidP="00DB7F5C">
      <w:pPr>
        <w:pStyle w:val="Listenabsatz"/>
        <w:ind w:left="2124"/>
      </w:pPr>
      <w:r>
        <w:t xml:space="preserve">The number of repetitions can be set.</w:t>
      </w:r>
    </w:p>
    <w:p w14:paraId="617FC401" w14:textId="77777777" w:rsidR="00AD4443" w:rsidRPr="00AD4443" w:rsidRDefault="00AD4443" w:rsidP="00AD4443">
      <w:pPr>
        <w:pStyle w:val="Listenabsatz"/>
      </w:pPr>
    </w:p>
    <w:p w14:paraId="7D8F359F" w14:textId="77777777" w:rsidR="00AD4443" w:rsidRPr="00AD4443" w:rsidRDefault="00AD4443" w:rsidP="00AD4443">
      <w:pPr>
        <w:pStyle w:val="Listenabsatz"/>
      </w:pPr>
    </w:p>
    <w:p w14:paraId="7A091E1A" w14:textId="77777777" w:rsidR="00AD4443" w:rsidRPr="00AD4443" w:rsidRDefault="00AD4443" w:rsidP="00AD4443">
      <w:pPr>
        <w:pStyle w:val="Listenabsatz"/>
        <w:rPr>
          <w:b/>
          <w:bCs/>
        </w:rPr>
      </w:pPr>
      <w:r>
        <w:rPr>
          <w:b/>
        </w:rPr>
        <w:t xml:space="preserve">Red</w:t>
      </w:r>
    </w:p>
    <w:p w14:paraId="3CB27355" w14:textId="77777777" w:rsidR="00AD4443" w:rsidRDefault="00AD4443" w:rsidP="00AD4443">
      <w:pPr>
        <w:pStyle w:val="Listenabsatz"/>
      </w:pPr>
    </w:p>
    <w:p w14:paraId="604AB46A" w14:textId="192DD1FA" w:rsidR="00AD4443" w:rsidRPr="00AD4443" w:rsidRDefault="00AD4443" w:rsidP="00AD4443">
      <w:pPr>
        <w:pStyle w:val="Listenabsatz"/>
      </w:pPr>
      <w:r>
        <w:drawing>
          <wp:inline distT="0" distB="0" distL="0" distR="0" wp14:anchorId="2B99D6D1" wp14:editId="47D2D349">
            <wp:extent cx="599440" cy="599194"/>
            <wp:effectExtent l="0" t="0" r="0" b="0"/>
            <wp:docPr id="24" name="Grafi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296" t="79941" r="78667"/>
                    <a:stretch/>
                  </pic:blipFill>
                  <pic:spPr bwMode="auto">
                    <a:xfrm>
                      <a:off x="0" y="0"/>
                      <a:ext cx="603324" cy="6030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ab/>
      </w:r>
      <w:r>
        <w:t xml:space="preserve">Stop: ends the program</w:t>
      </w:r>
    </w:p>
    <w:p w14:paraId="7A4ED265" w14:textId="77777777" w:rsidR="00AD4443" w:rsidRDefault="00AD4443" w:rsidP="00AD4443">
      <w:pPr>
        <w:pStyle w:val="Listenabsatz"/>
      </w:pPr>
    </w:p>
    <w:p w14:paraId="3ACDDDF7" w14:textId="06C90F45" w:rsidR="0003547A" w:rsidRDefault="0003547A" w:rsidP="0003547A"/>
    <w:p w14:paraId="6A5B88EE" w14:textId="194AF0AC" w:rsidR="0003547A" w:rsidRDefault="0003547A">
      <w:r>
        <w:br w:type="page"/>
      </w:r>
    </w:p>
    <w:p w14:paraId="3EDD9D64" w14:textId="6E47871B" w:rsidR="0003547A" w:rsidRDefault="0003547A" w:rsidP="00416A77">
      <w:pPr>
        <w:pStyle w:val="berschrift3"/>
      </w:pPr>
      <w:bookmarkStart w:id="4" w:name="_Toc98230748"/>
      <w:r>
        <w:t xml:space="preserve">Task 4</w:t>
      </w:r>
      <w:bookmarkEnd w:id="4"/>
    </w:p>
    <w:p w14:paraId="4916FA3D" w14:textId="118AD180" w:rsidR="0003547A" w:rsidRDefault="0003547A" w:rsidP="0003547A"/>
    <w:p w14:paraId="1593DF17" w14:textId="3D16479B" w:rsidR="0003547A" w:rsidRDefault="00F974A3" w:rsidP="0003547A">
      <w:pPr>
        <w:pStyle w:val="Listenabsatz"/>
        <w:numPr>
          <w:ilvl w:val="0"/>
          <w:numId w:val="8"/>
        </w:numPr>
      </w:pPr>
      <w:r>
        <w:t xml:space="preserve">First chance to use the programming blocks students have learned about</w:t>
      </w:r>
    </w:p>
    <w:p w14:paraId="1AC5CB5F" w14:textId="1E6DF342" w:rsidR="00F974A3" w:rsidRDefault="00F974A3" w:rsidP="0003547A">
      <w:pPr>
        <w:pStyle w:val="Listenabsatz"/>
        <w:numPr>
          <w:ilvl w:val="0"/>
          <w:numId w:val="8"/>
        </w:numPr>
      </w:pPr>
      <w:r>
        <w:t xml:space="preserve">Sample solutions for the task steps:</w:t>
      </w:r>
    </w:p>
    <w:p w14:paraId="7B19EA36" w14:textId="5907E4E1" w:rsidR="00F974A3" w:rsidRDefault="00F974A3" w:rsidP="00F974A3"/>
    <w:p w14:paraId="1EE45E89" w14:textId="4679F149" w:rsidR="00F974A3" w:rsidRDefault="00F974A3" w:rsidP="00F974A3">
      <w:pPr>
        <w:pStyle w:val="Listenabsatz"/>
        <w:numPr>
          <w:ilvl w:val="0"/>
          <w:numId w:val="9"/>
        </w:numPr>
      </w:pPr>
      <w:r>
        <w:t xml:space="preserve">Travel forward 20 cm</w:t>
      </w:r>
    </w:p>
    <w:p w14:paraId="4F2A4E5E" w14:textId="18FE71E3" w:rsidR="00F974A3" w:rsidRDefault="00F974A3" w:rsidP="00F974A3">
      <w:pPr>
        <w:pStyle w:val="Listenabsatz"/>
      </w:pPr>
      <w:r>
        <w:rPr>
          <w:sz w:val="40"/>
        </w:rPr>
        <w:drawing>
          <wp:inline distT="0" distB="0" distL="0" distR="0" wp14:anchorId="4F023DB2" wp14:editId="36D30BDD">
            <wp:extent cx="2219371" cy="1066134"/>
            <wp:effectExtent l="0" t="0" r="0" b="1270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844" b="9913"/>
                    <a:stretch/>
                  </pic:blipFill>
                  <pic:spPr bwMode="auto">
                    <a:xfrm>
                      <a:off x="0" y="0"/>
                      <a:ext cx="2223720" cy="10682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BE633BC" w14:textId="3D4D7025" w:rsidR="00F974A3" w:rsidRDefault="00F974A3" w:rsidP="00F974A3">
      <w:pPr>
        <w:pStyle w:val="Listenabsatz"/>
      </w:pPr>
      <w: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5A22E65F" wp14:editId="79D142AD">
                <wp:simplePos x="0" y="0"/>
                <wp:positionH relativeFrom="page">
                  <wp:posOffset>2680971</wp:posOffset>
                </wp:positionH>
                <wp:positionV relativeFrom="page">
                  <wp:posOffset>3299460</wp:posOffset>
                </wp:positionV>
                <wp:extent cx="288176" cy="186537"/>
                <wp:effectExtent l="0" t="6350" r="0" b="0"/>
                <wp:wrapNone/>
                <wp:docPr id="41" name="Pfeil: nach rechts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288176" cy="186537"/>
                        </a:xfrm>
                        <a:prstGeom prst="rightArrow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5FF1C5" id="Pfeil: nach rechts 41" o:spid="_x0000_s1026" type="#_x0000_t13" style="position:absolute;margin-left:211.1pt;margin-top:259.8pt;width:22.7pt;height:14.7pt;rotation:90;z-index:251694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" adj="14609" fillcolor="#4472c4 [3204]" stroked="f" strokeweight="1pt">
                <w10:wrap anchorx="page" anchory="page"/>
              </v:shape>
            </w:pict>
          </mc:Fallback>
        </mc:AlternateContent>
      </w:r>
    </w:p>
    <w:p w14:paraId="743777F1" w14:textId="77777777" w:rsidR="00F974A3" w:rsidRDefault="00F974A3" w:rsidP="00F974A3">
      <w:pPr>
        <w:pStyle w:val="Listenabsatz"/>
      </w:pPr>
    </w:p>
    <w:p w14:paraId="7FE4E087" w14:textId="795497B8" w:rsidR="00F974A3" w:rsidRDefault="00F974A3" w:rsidP="00F974A3">
      <w:pPr>
        <w:pStyle w:val="Listenabsatz"/>
      </w:pPr>
    </w:p>
    <w:p w14:paraId="18E29134" w14:textId="0F014BB8" w:rsidR="00F974A3" w:rsidRDefault="00F974A3" w:rsidP="00F974A3">
      <w:pPr>
        <w:pStyle w:val="Listenabsatz"/>
      </w:pPr>
      <w:r>
        <w:drawing>
          <wp:inline distT="0" distB="0" distL="0" distR="0" wp14:anchorId="570B9CD1" wp14:editId="04A692A0">
            <wp:extent cx="3713480" cy="573038"/>
            <wp:effectExtent l="0" t="0" r="1270" b="0"/>
            <wp:docPr id="35" name="Grafik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 rotWithShape="1"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7105"/>
                    <a:stretch/>
                  </pic:blipFill>
                  <pic:spPr bwMode="auto">
                    <a:xfrm>
                      <a:off x="0" y="0"/>
                      <a:ext cx="3713480" cy="5730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FC28C5D" w14:textId="5ED4107C" w:rsidR="00F974A3" w:rsidRDefault="00F974A3" w:rsidP="00F974A3">
      <w:pPr>
        <w:pStyle w:val="Listenabsatz"/>
      </w:pPr>
    </w:p>
    <w:p w14:paraId="0889451C" w14:textId="2F510B84" w:rsidR="00F974A3" w:rsidRDefault="00F974A3" w:rsidP="00F974A3">
      <w:pPr>
        <w:pStyle w:val="Listenabsatz"/>
        <w:numPr>
          <w:ilvl w:val="0"/>
          <w:numId w:val="9"/>
        </w:numPr>
      </w:pPr>
      <w:r>
        <w:t xml:space="preserve">Build in the turn and the delays</w:t>
      </w:r>
    </w:p>
    <w:p w14:paraId="5333A61C" w14:textId="77777777" w:rsidR="00F974A3" w:rsidRDefault="00F974A3" w:rsidP="00F974A3">
      <w:pPr>
        <w:pStyle w:val="Listenabsatz"/>
      </w:pPr>
    </w:p>
    <w:p w14:paraId="4DE124EC" w14:textId="2523056E" w:rsidR="00F974A3" w:rsidRDefault="00F974A3" w:rsidP="00F974A3">
      <w:pPr>
        <w:pStyle w:val="Listenabsatz"/>
      </w:pPr>
      <w:r>
        <w:drawing>
          <wp:inline distT="0" distB="0" distL="0" distR="0" wp14:anchorId="5E12ED99" wp14:editId="30A7FCA1">
            <wp:extent cx="4603115" cy="1017905"/>
            <wp:effectExtent l="0" t="0" r="6985" b="0"/>
            <wp:docPr id="42" name="Grafik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3115" cy="1017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DBEC15" w14:textId="77777777" w:rsidR="00F974A3" w:rsidRDefault="00F974A3"/>
    <w:p w14:paraId="17D0865B" w14:textId="77777777" w:rsidR="00F974A3" w:rsidRDefault="00F974A3"/>
    <w:p w14:paraId="7E3A3520" w14:textId="014CA7F2" w:rsidR="00F974A3" w:rsidRDefault="00F974A3" w:rsidP="00416A77"/>
    <w:p w14:paraId="4B940AA0" w14:textId="35BF129F" w:rsidR="00F974A3" w:rsidRDefault="00F974A3">
      <w:r>
        <w:br w:type="page"/>
      </w:r>
    </w:p>
    <w:p w14:paraId="62D1C943" w14:textId="7A1D85A7" w:rsidR="00F974A3" w:rsidRDefault="00F974A3" w:rsidP="00416A77">
      <w:pPr>
        <w:pStyle w:val="berschrift3"/>
      </w:pPr>
      <w:bookmarkStart w:id="5" w:name="_Toc98230749"/>
      <w:r>
        <w:t xml:space="preserve">Task 5</w:t>
      </w:r>
      <w:bookmarkEnd w:id="5"/>
    </w:p>
    <w:p w14:paraId="599D5339" w14:textId="038E9FC8" w:rsidR="00F974A3" w:rsidRDefault="00F974A3" w:rsidP="00F974A3"/>
    <w:p w14:paraId="1194689E" w14:textId="471376A5" w:rsidR="00F974A3" w:rsidRDefault="00AF52B1" w:rsidP="00AF52B1">
      <w:pPr>
        <w:pStyle w:val="Listenabsatz"/>
        <w:numPr>
          <w:ilvl w:val="0"/>
          <w:numId w:val="11"/>
        </w:numPr>
      </w:pPr>
      <w:r>
        <w:t xml:space="preserve">Programming to follow the black line:</w:t>
      </w:r>
    </w:p>
    <w:p w14:paraId="021B0698" w14:textId="42774018" w:rsidR="00AF52B1" w:rsidRDefault="00AF52B1" w:rsidP="00AF52B1">
      <w:pPr>
        <w:pStyle w:val="Listenabsatz"/>
      </w:pPr>
      <w:r>
        <w:drawing>
          <wp:inline distT="0" distB="0" distL="0" distR="0" wp14:anchorId="08D4858E" wp14:editId="4FB1AB56">
            <wp:extent cx="1896533" cy="926812"/>
            <wp:effectExtent l="0" t="0" r="8890" b="6985"/>
            <wp:docPr id="134" name="Grafik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3329" cy="935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6E061F" w14:textId="6A3C6C58" w:rsidR="00AF52B1" w:rsidRDefault="00AF52B1" w:rsidP="00AF52B1"/>
    <w:p w14:paraId="2B154FC6" w14:textId="43CBF013" w:rsidR="00AF52B1" w:rsidRDefault="00AF52B1" w:rsidP="00AF52B1">
      <w:pPr>
        <w:pStyle w:val="berschrift3"/>
      </w:pPr>
      <w:bookmarkStart w:id="6" w:name="_Toc98230750"/>
      <w:r>
        <w:t xml:space="preserve">Task 6</w:t>
      </w:r>
      <w:bookmarkEnd w:id="6"/>
    </w:p>
    <w:p w14:paraId="01C5F3D4" w14:textId="2227C736" w:rsidR="00AF52B1" w:rsidRDefault="00AF52B1" w:rsidP="00AF52B1"/>
    <w:p w14:paraId="09E2A349" w14:textId="7B0F795E" w:rsidR="00A21181" w:rsidRDefault="00AF52B1" w:rsidP="00AF52B1">
      <w:pPr>
        <w:pStyle w:val="Listenabsatz"/>
        <w:numPr>
          <w:ilvl w:val="0"/>
          <w:numId w:val="11"/>
        </w:numPr>
      </w:pPr>
      <w:r>
        <w:t xml:space="preserve">Everyday examples of bumpers: for instance on cars and trucks, front and rear, functions of a bumper include:</w:t>
      </w:r>
      <w:r>
        <w:t xml:space="preserve"> </w:t>
      </w:r>
    </w:p>
    <w:p w14:paraId="4B61F94B" w14:textId="0EE3CF54" w:rsidR="00A21181" w:rsidRDefault="00A21181" w:rsidP="00A21181">
      <w:pPr>
        <w:pStyle w:val="Listenabsatz"/>
        <w:numPr>
          <w:ilvl w:val="0"/>
          <w:numId w:val="12"/>
        </w:numPr>
      </w:pPr>
      <w:r>
        <w:t xml:space="preserve">Protective barrier for passengers in case of a crash</w:t>
      </w:r>
    </w:p>
    <w:p w14:paraId="0AF192D2" w14:textId="54EE15C0" w:rsidR="00A21181" w:rsidRDefault="00A21181" w:rsidP="00A21181">
      <w:pPr>
        <w:pStyle w:val="Listenabsatz"/>
        <w:numPr>
          <w:ilvl w:val="0"/>
          <w:numId w:val="12"/>
        </w:numPr>
      </w:pPr>
      <w:r>
        <w:t xml:space="preserve">Protective barrier for pedestrians and cyclists in case of a crash</w:t>
      </w:r>
    </w:p>
    <w:p w14:paraId="71B50730" w14:textId="6ED70EDC" w:rsidR="00A21181" w:rsidRDefault="00A21181" w:rsidP="00A21181">
      <w:pPr>
        <w:pStyle w:val="Listenabsatz"/>
        <w:numPr>
          <w:ilvl w:val="0"/>
          <w:numId w:val="12"/>
        </w:numPr>
      </w:pPr>
      <w:r>
        <w:t xml:space="preserve">Place to mount sensors (such as proximity sensors)</w:t>
      </w:r>
    </w:p>
    <w:p w14:paraId="6B122920" w14:textId="7CE2AA8C" w:rsidR="00AF52B1" w:rsidRDefault="00A21181" w:rsidP="00A21181">
      <w:pPr>
        <w:pStyle w:val="Listenabsatz"/>
        <w:numPr>
          <w:ilvl w:val="0"/>
          <w:numId w:val="12"/>
        </w:numPr>
      </w:pPr>
      <w:r>
        <w:t xml:space="preserve">Improved aerodynamics</w:t>
      </w:r>
    </w:p>
    <w:p w14:paraId="1EB5C635" w14:textId="481F9713" w:rsidR="00A21181" w:rsidRDefault="00A21181" w:rsidP="00A21181">
      <w:pPr>
        <w:pStyle w:val="Listenabsatz"/>
        <w:numPr>
          <w:ilvl w:val="0"/>
          <w:numId w:val="12"/>
        </w:numPr>
      </w:pPr>
      <w:r>
        <w:t xml:space="preserve">Design aspect</w:t>
      </w:r>
    </w:p>
    <w:p w14:paraId="7EF39023" w14:textId="77777777" w:rsidR="006244B8" w:rsidRDefault="006244B8" w:rsidP="006244B8"/>
    <w:p w14:paraId="43A64595" w14:textId="31C52B79" w:rsidR="00A21181" w:rsidRDefault="006244B8" w:rsidP="00A21181">
      <w:pPr>
        <w:pStyle w:val="Listenabsatz"/>
        <w:numPr>
          <w:ilvl w:val="0"/>
          <w:numId w:val="11"/>
        </w:numPr>
      </w:pPr>
      <w:r>
        <w:t xml:space="preserve">Program to play the sound when the bumper is touched:</w:t>
      </w:r>
    </w:p>
    <w:p w14:paraId="74219A0B" w14:textId="77777777" w:rsidR="006244B8" w:rsidRDefault="006244B8" w:rsidP="006244B8">
      <w:pPr>
        <w:pStyle w:val="Listenabsatz"/>
      </w:pPr>
    </w:p>
    <w:p w14:paraId="3B67ED18" w14:textId="159F068A" w:rsidR="006244B8" w:rsidRDefault="006244B8" w:rsidP="006244B8">
      <w:pPr>
        <w:pStyle w:val="Listenabsatz"/>
      </w:pPr>
      <w:r>
        <w:drawing>
          <wp:inline distT="0" distB="0" distL="0" distR="0" wp14:anchorId="56839F58" wp14:editId="03AD5DDD">
            <wp:extent cx="1871961" cy="1032933"/>
            <wp:effectExtent l="0" t="0" r="0" b="0"/>
            <wp:docPr id="28" name="Grafi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 rotWithShape="1"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439" t="2177" r="42449" b="82124"/>
                    <a:stretch/>
                  </pic:blipFill>
                  <pic:spPr bwMode="auto">
                    <a:xfrm>
                      <a:off x="0" y="0"/>
                      <a:ext cx="1889328" cy="10425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AEEBC91" w14:textId="505017FF" w:rsidR="006244B8" w:rsidRDefault="006244B8" w:rsidP="006244B8"/>
    <w:p w14:paraId="2BB582C8" w14:textId="2B832628" w:rsidR="006244B8" w:rsidRDefault="006244B8" w:rsidP="006244B8">
      <w:pPr>
        <w:pStyle w:val="berschrift3"/>
      </w:pPr>
      <w:bookmarkStart w:id="7" w:name="_Toc98230751"/>
      <w:r>
        <w:t xml:space="preserve">Task 7</w:t>
      </w:r>
      <w:bookmarkEnd w:id="7"/>
    </w:p>
    <w:p w14:paraId="615B968F" w14:textId="11ABD779" w:rsidR="006244B8" w:rsidRDefault="006244B8" w:rsidP="006244B8"/>
    <w:p w14:paraId="0876098A" w14:textId="57B0D29C" w:rsidR="006244B8" w:rsidRDefault="006244B8" w:rsidP="006244B8">
      <w:pPr>
        <w:pStyle w:val="Listenabsatz"/>
        <w:numPr>
          <w:ilvl w:val="0"/>
          <w:numId w:val="11"/>
        </w:numPr>
      </w:pPr>
      <w:r>
        <w:t xml:space="preserve">Program to follow the track, detect an obstacle, turn around</w:t>
      </w:r>
    </w:p>
    <w:p w14:paraId="1CDF206E" w14:textId="254F0CA1" w:rsidR="006244B8" w:rsidRDefault="006244B8" w:rsidP="006244B8">
      <w:pPr>
        <w:pStyle w:val="Listenabsatz"/>
      </w:pPr>
    </w:p>
    <w:p w14:paraId="0EDDF4BC" w14:textId="3BC2D089" w:rsidR="006244B8" w:rsidRDefault="006244B8" w:rsidP="006244B8">
      <w:pPr>
        <w:pStyle w:val="Listenabsatz"/>
        <w:jc w:val="both"/>
      </w:pPr>
      <w:r>
        <w:drawing>
          <wp:anchor distT="0" distB="0" distL="114300" distR="114300" simplePos="0" relativeHeight="251698176" behindDoc="0" locked="0" layoutInCell="1" allowOverlap="1" wp14:anchorId="151A912F" wp14:editId="2B6AAE09">
            <wp:simplePos x="0" y="0"/>
            <wp:positionH relativeFrom="margin">
              <wp:posOffset>183303</wp:posOffset>
            </wp:positionH>
            <wp:positionV relativeFrom="paragraph">
              <wp:posOffset>1501564</wp:posOffset>
            </wp:positionV>
            <wp:extent cx="321733" cy="321733"/>
            <wp:effectExtent l="0" t="0" r="2540" b="2540"/>
            <wp:wrapNone/>
            <wp:docPr id="138" name="Grafik 138" descr="Abzeichen mit einfarbiger Füll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Grafik 138" descr="Abzeichen mit einfarbiger Füllun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1733" cy="32173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drawing>
          <wp:anchor distT="0" distB="0" distL="114300" distR="114300" simplePos="0" relativeHeight="251697152" behindDoc="0" locked="0" layoutInCell="1" allowOverlap="1" wp14:anchorId="315F39E6" wp14:editId="44B5E04C">
            <wp:simplePos x="0" y="0"/>
            <wp:positionH relativeFrom="margin">
              <wp:posOffset>121497</wp:posOffset>
            </wp:positionH>
            <wp:positionV relativeFrom="paragraph">
              <wp:posOffset>298874</wp:posOffset>
            </wp:positionV>
            <wp:extent cx="321734" cy="321734"/>
            <wp:effectExtent l="0" t="0" r="2540" b="2540"/>
            <wp:wrapNone/>
            <wp:docPr id="137" name="Grafik 137" descr="Marke 1 mit einfarbiger Füll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" name="Grafik 137" descr="Marke 1 mit einfarbiger Füllun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1734" cy="32173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drawing>
          <wp:anchor distT="0" distB="0" distL="114300" distR="114300" simplePos="0" relativeHeight="251696128" behindDoc="0" locked="0" layoutInCell="1" allowOverlap="1" wp14:anchorId="2029ED3B" wp14:editId="517ADD77">
            <wp:simplePos x="0" y="0"/>
            <wp:positionH relativeFrom="margin">
              <wp:posOffset>355600</wp:posOffset>
            </wp:positionH>
            <wp:positionV relativeFrom="paragraph">
              <wp:posOffset>11006</wp:posOffset>
            </wp:positionV>
            <wp:extent cx="2573866" cy="2139924"/>
            <wp:effectExtent l="0" t="0" r="0" b="0"/>
            <wp:wrapSquare wrapText="bothSides"/>
            <wp:docPr id="20" name="Grafi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3866" cy="213992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BC6DF54" w14:textId="20886D42" w:rsidR="006244B8" w:rsidRPr="006244B8" w:rsidRDefault="006244B8" w:rsidP="006244B8"/>
    <w:p w14:paraId="2CD43ACB" w14:textId="64E051F7" w:rsidR="006244B8" w:rsidRPr="006244B8" w:rsidRDefault="006244B8" w:rsidP="006244B8"/>
    <w:p w14:paraId="0CB550DE" w14:textId="22EC09DA" w:rsidR="006244B8" w:rsidRPr="006244B8" w:rsidRDefault="006244B8" w:rsidP="006244B8"/>
    <w:p w14:paraId="5442A252" w14:textId="1B5A117D" w:rsidR="006244B8" w:rsidRPr="006244B8" w:rsidRDefault="006244B8" w:rsidP="006244B8"/>
    <w:p w14:paraId="695D98E3" w14:textId="46BF2A4F" w:rsidR="006244B8" w:rsidRPr="006244B8" w:rsidRDefault="006244B8" w:rsidP="006244B8"/>
    <w:p w14:paraId="2EC6FD7B" w14:textId="22F716ED" w:rsidR="006244B8" w:rsidRPr="006244B8" w:rsidRDefault="006244B8" w:rsidP="006244B8"/>
    <w:p w14:paraId="7C374142" w14:textId="6ECF85E6" w:rsidR="006244B8" w:rsidRPr="006244B8" w:rsidRDefault="006244B8" w:rsidP="006244B8"/>
    <w:p w14:paraId="2A50AB63" w14:textId="73CBBEEB" w:rsidR="006244B8" w:rsidRPr="006244B8" w:rsidRDefault="006244B8" w:rsidP="006244B8"/>
    <w:p w14:paraId="6A6821EC" w14:textId="37EA51F2" w:rsidR="006244B8" w:rsidRPr="006244B8" w:rsidRDefault="006244B8" w:rsidP="006244B8"/>
    <w:p w14:paraId="33568A61" w14:textId="1A07806F" w:rsidR="006244B8" w:rsidRPr="006244B8" w:rsidRDefault="006244B8" w:rsidP="006244B8"/>
    <w:p w14:paraId="2CD6E9F5" w14:textId="4BDA285B" w:rsidR="006244B8" w:rsidRPr="006244B8" w:rsidRDefault="006244B8" w:rsidP="006244B8"/>
    <w:p w14:paraId="0B4B086C" w14:textId="588ED726" w:rsidR="006244B8" w:rsidRDefault="006244B8" w:rsidP="006244B8"/>
    <w:p w14:paraId="7AE0A451" w14:textId="170CBDA0" w:rsidR="006244B8" w:rsidRDefault="006244B8" w:rsidP="006244B8"/>
    <w:p w14:paraId="5ED362E3" w14:textId="6E858E68" w:rsidR="006244B8" w:rsidRDefault="006244B8">
      <w:r>
        <w:br w:type="page"/>
      </w:r>
    </w:p>
    <w:p w14:paraId="14B513DC" w14:textId="640D6FCA" w:rsidR="006244B8" w:rsidRDefault="006244B8" w:rsidP="006244B8">
      <w:pPr>
        <w:pStyle w:val="berschrift3"/>
      </w:pPr>
      <w:bookmarkStart w:id="8" w:name="_Toc98230752"/>
      <w:r>
        <w:t xml:space="preserve">Task 8</w:t>
      </w:r>
      <w:bookmarkEnd w:id="8"/>
    </w:p>
    <w:p w14:paraId="72868F97" w14:textId="2F3F93AF" w:rsidR="006244B8" w:rsidRDefault="006244B8" w:rsidP="006244B8"/>
    <w:p w14:paraId="351175EB" w14:textId="4A709F27" w:rsidR="006244B8" w:rsidRDefault="006244B8" w:rsidP="006244B8">
      <w:pPr>
        <w:pStyle w:val="Listenabsatz"/>
        <w:numPr>
          <w:ilvl w:val="0"/>
          <w:numId w:val="11"/>
        </w:numPr>
      </w:pPr>
      <w:r>
        <w:t xml:space="preserve">Program to follow the track, detect an obstacle, play a sound, turn around</w:t>
      </w:r>
    </w:p>
    <w:p w14:paraId="5D967348" w14:textId="6FD1825F" w:rsidR="006244B8" w:rsidRDefault="006244B8" w:rsidP="006244B8">
      <w:pPr>
        <w:pStyle w:val="Listenabsatz"/>
      </w:pPr>
    </w:p>
    <w:p w14:paraId="538361F5" w14:textId="13E0936D" w:rsidR="006244B8" w:rsidRDefault="003F0C12" w:rsidP="006244B8">
      <w:pPr>
        <w:pStyle w:val="Listenabsatz"/>
      </w:pPr>
      <w: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230FA002" wp14:editId="2A846D4B">
                <wp:simplePos x="0" y="0"/>
                <wp:positionH relativeFrom="column">
                  <wp:posOffset>1483995</wp:posOffset>
                </wp:positionH>
                <wp:positionV relativeFrom="paragraph">
                  <wp:posOffset>1439333</wp:posOffset>
                </wp:positionV>
                <wp:extent cx="920115" cy="933450"/>
                <wp:effectExtent l="19050" t="19050" r="13335" b="19050"/>
                <wp:wrapNone/>
                <wp:docPr id="281512784" name="Rechteck 2815127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20115" cy="93345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4252805" id="Rechteck 281512784" o:spid="_x0000_s1026" style="position:absolute;margin-left:116.85pt;margin-top:113.35pt;width:72.45pt;height:73.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" filled="f" strokecolor="red" strokeweight="2.25pt"/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4D20E07E" wp14:editId="3E3DBF86">
                <wp:simplePos x="0" y="0"/>
                <wp:positionH relativeFrom="column">
                  <wp:posOffset>3083984</wp:posOffset>
                </wp:positionH>
                <wp:positionV relativeFrom="paragraph">
                  <wp:posOffset>1430655</wp:posOffset>
                </wp:positionV>
                <wp:extent cx="920115" cy="933450"/>
                <wp:effectExtent l="19050" t="19050" r="13335" b="19050"/>
                <wp:wrapNone/>
                <wp:docPr id="141" name="Rechteck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20115" cy="93345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753FDBB" id="Rechteck 141" o:spid="_x0000_s1026" style="position:absolute;margin-left:242.85pt;margin-top:112.65pt;width:72.45pt;height:73.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" filled="f" strokecolor="red" strokeweight="2.25pt"/>
            </w:pict>
          </mc:Fallback>
        </mc:AlternateContent>
      </w:r>
      <w:r>
        <w:drawing>
          <wp:inline distT="0" distB="0" distL="0" distR="0" wp14:anchorId="13DE7910" wp14:editId="3BE17C8C">
            <wp:extent cx="4471665" cy="2492799"/>
            <wp:effectExtent l="0" t="0" r="5715" b="3175"/>
            <wp:docPr id="29" name="Grafik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71665" cy="2492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435191" w14:textId="4BBED8C6" w:rsidR="003F0C12" w:rsidRDefault="003F0C12" w:rsidP="006244B8">
      <w:pPr>
        <w:pStyle w:val="Listenabsatz"/>
      </w:pPr>
    </w:p>
    <w:p w14:paraId="54A352E0" w14:textId="58366A9C" w:rsidR="003F0C12" w:rsidRDefault="003F0C12" w:rsidP="003F0C12"/>
    <w:p w14:paraId="3AA4BDC9" w14:textId="7655DEAB" w:rsidR="003F0C12" w:rsidRDefault="003F0C12" w:rsidP="003F0C12">
      <w:pPr>
        <w:pStyle w:val="berschrift3"/>
      </w:pPr>
      <w:bookmarkStart w:id="9" w:name="_Toc98230753"/>
      <w:r>
        <w:t xml:space="preserve">Task 9</w:t>
      </w:r>
      <w:bookmarkEnd w:id="9"/>
    </w:p>
    <w:p w14:paraId="574C41AD" w14:textId="238077EB" w:rsidR="003F0C12" w:rsidRDefault="003F0C12" w:rsidP="003F0C12"/>
    <w:p w14:paraId="128545B2" w14:textId="3492130F" w:rsidR="003F0C12" w:rsidRDefault="003F0C12" w:rsidP="003F0C12">
      <w:pPr>
        <w:pStyle w:val="Listenabsatz"/>
        <w:numPr>
          <w:ilvl w:val="0"/>
          <w:numId w:val="11"/>
        </w:numPr>
      </w:pPr>
      <w:r>
        <w:t xml:space="preserve">Program to fence the robot inside the black line</w:t>
      </w:r>
    </w:p>
    <w:p w14:paraId="62F1F7BF" w14:textId="77BA374B" w:rsidR="003F0C12" w:rsidRDefault="003F0C12" w:rsidP="003F0C12">
      <w:pPr>
        <w:pStyle w:val="Listenabsatz"/>
      </w:pPr>
    </w:p>
    <w:p w14:paraId="3DE84171" w14:textId="3AFF043F" w:rsidR="003F0C12" w:rsidRDefault="00A729B3" w:rsidP="003F0C12">
      <w:pPr>
        <w:pStyle w:val="Listenabsatz"/>
      </w:pPr>
      <w: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65BCFA48" wp14:editId="47B5537C">
                <wp:simplePos x="0" y="0"/>
                <wp:positionH relativeFrom="page">
                  <wp:posOffset>2882689</wp:posOffset>
                </wp:positionH>
                <wp:positionV relativeFrom="page">
                  <wp:posOffset>6548967</wp:posOffset>
                </wp:positionV>
                <wp:extent cx="430530" cy="201930"/>
                <wp:effectExtent l="0" t="0" r="7620" b="7620"/>
                <wp:wrapNone/>
                <wp:docPr id="3" name="Pfeil: nach rechts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430530" cy="201930"/>
                        </a:xfrm>
                        <a:prstGeom prst="rightArrow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0F0D8DD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Pfeil: nach rechts 3" o:spid="_x0000_s1026" type="#_x0000_t13" style="position:absolute;margin-left:227pt;margin-top:515.65pt;width:33.9pt;height:15.9pt;rotation:90;z-index:251704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" adj="16535" fillcolor="#4472c4 [3204]" stroked="f" strokeweight="1pt">
                <w10:wrap anchorx="page" anchory="page"/>
              </v:shape>
            </w:pict>
          </mc:Fallback>
        </mc:AlternateContent>
      </w:r>
      <w:r>
        <w:rPr>
          <w:sz w:val="40"/>
        </w:rPr>
        <w:drawing>
          <wp:inline distT="0" distB="0" distL="0" distR="0" wp14:anchorId="4583BACF" wp14:editId="76482298">
            <wp:extent cx="3903133" cy="1223636"/>
            <wp:effectExtent l="0" t="0" r="2540" b="0"/>
            <wp:docPr id="145" name="Grafik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1073" cy="1235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8F9593" w14:textId="06A31F93" w:rsidR="003F0C12" w:rsidRDefault="003F0C12" w:rsidP="003F0C12">
      <w:pPr>
        <w:pStyle w:val="Listenabsatz"/>
      </w:pPr>
    </w:p>
    <w:p w14:paraId="567F2573" w14:textId="61A551FE" w:rsidR="003F0C12" w:rsidRDefault="003F0C12" w:rsidP="003F0C12">
      <w:pPr>
        <w:pStyle w:val="Listenabsatz"/>
      </w:pPr>
    </w:p>
    <w:p w14:paraId="1E476A5F" w14:textId="6EBC0A23" w:rsidR="003F0C12" w:rsidRDefault="003F0C12" w:rsidP="003F0C12">
      <w:pPr>
        <w:pStyle w:val="Listenabsatz"/>
        <w:ind w:left="1416"/>
      </w:pPr>
      <w:r>
        <w:t xml:space="preserve">This block is created as follows:</w:t>
      </w:r>
    </w:p>
    <w:p w14:paraId="2230C5F6" w14:textId="46D58A05" w:rsidR="003F0C12" w:rsidRDefault="003F0C12" w:rsidP="003F0C12">
      <w:pPr>
        <w:pStyle w:val="Listenabsatz"/>
        <w:numPr>
          <w:ilvl w:val="0"/>
          <w:numId w:val="13"/>
        </w:numPr>
      </w:pPr>
      <w:r>
        <w:drawing>
          <wp:inline distT="0" distB="0" distL="0" distR="0" wp14:anchorId="66D7E89B" wp14:editId="5A9D1655">
            <wp:extent cx="482600" cy="423420"/>
            <wp:effectExtent l="0" t="0" r="0" b="0"/>
            <wp:docPr id="152" name="Grafik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 rotWithShape="1"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337" t="86021" r="51282"/>
                    <a:stretch/>
                  </pic:blipFill>
                  <pic:spPr bwMode="auto">
                    <a:xfrm>
                      <a:off x="0" y="0"/>
                      <a:ext cx="496884" cy="4359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select</w:t>
      </w:r>
    </w:p>
    <w:p w14:paraId="091CC0AE" w14:textId="2B83C4A2" w:rsidR="003F0C12" w:rsidRDefault="003F0C12" w:rsidP="003F0C12">
      <w:pPr>
        <w:pStyle w:val="Listenabsatz"/>
        <w:numPr>
          <w:ilvl w:val="0"/>
          <w:numId w:val="13"/>
        </w:numPr>
      </w:pPr>
      <w:r>
        <w:t xml:space="preserve">Click block</w:t>
      </w:r>
    </w:p>
    <w:p w14:paraId="791B421B" w14:textId="35DD65D8" w:rsidR="003F0C12" w:rsidRDefault="003F0C12" w:rsidP="003F0C12">
      <w:pPr>
        <w:pStyle w:val="Listenabsatz"/>
        <w:numPr>
          <w:ilvl w:val="0"/>
          <w:numId w:val="13"/>
        </w:numPr>
      </w:pPr>
      <w:r>
        <w:t xml:space="preserve">Select the option “</w:t>
      </w:r>
      <w:r>
        <w:t xml:space="preserve">a black line was found</w:t>
      </w:r>
      <w:r>
        <w:t xml:space="preserve">”</w:t>
      </w:r>
    </w:p>
    <w:p w14:paraId="0998D348" w14:textId="77777777" w:rsidR="003F0C12" w:rsidRDefault="003F0C12" w:rsidP="003F0C12">
      <w:pPr>
        <w:pStyle w:val="Listenabsatz"/>
        <w:numPr>
          <w:ilvl w:val="0"/>
          <w:numId w:val="13"/>
        </w:numPr>
      </w:pPr>
    </w:p>
    <w:p w14:paraId="76D95616" w14:textId="1B44216C" w:rsidR="00A729B3" w:rsidRDefault="00A729B3" w:rsidP="003F0C12">
      <w:pPr>
        <w:pStyle w:val="Listenabsatz"/>
        <w:ind w:left="1776"/>
      </w:pPr>
      <w: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3A303B62" wp14:editId="08ECD797">
                <wp:simplePos x="0" y="0"/>
                <wp:positionH relativeFrom="margin">
                  <wp:posOffset>2027555</wp:posOffset>
                </wp:positionH>
                <wp:positionV relativeFrom="margin">
                  <wp:posOffset>7314776</wp:posOffset>
                </wp:positionV>
                <wp:extent cx="141605" cy="174625"/>
                <wp:effectExtent l="0" t="0" r="0" b="0"/>
                <wp:wrapNone/>
                <wp:docPr id="4" name="Pfeil: nach rechts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1605" cy="174625"/>
                        </a:xfrm>
                        <a:prstGeom prst="rightArrow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4248CE" id="Pfeil: nach rechts 4" o:spid="_x0000_s1026" type="#_x0000_t13" style="position:absolute;margin-left:159.65pt;margin-top:575.95pt;width:11.15pt;height:13.75pt;z-index:2517104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" adj="10800" fillcolor="#4472c4 [3204]" stroked="f" strokeweight="1pt">
                <w10:wrap anchorx="margin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52F7DB69" wp14:editId="39163DB5">
                <wp:simplePos x="0" y="0"/>
                <wp:positionH relativeFrom="margin">
                  <wp:posOffset>4186978</wp:posOffset>
                </wp:positionH>
                <wp:positionV relativeFrom="margin">
                  <wp:posOffset>7318587</wp:posOffset>
                </wp:positionV>
                <wp:extent cx="141605" cy="196215"/>
                <wp:effectExtent l="0" t="0" r="0" b="0"/>
                <wp:wrapNone/>
                <wp:docPr id="155" name="Pfeil: nach rechts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1605" cy="196215"/>
                        </a:xfrm>
                        <a:prstGeom prst="rightArrow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DF57FE" id="Pfeil: nach rechts 155" o:spid="_x0000_s1026" type="#_x0000_t13" style="position:absolute;margin-left:329.7pt;margin-top:576.25pt;width:11.15pt;height:15.45pt;z-index:2517094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" adj="10800" fillcolor="#4472c4 [3204]" stroked="f" strokeweight="1pt">
                <w10:wrap anchorx="margin" anchory="margin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4E26F7C8" wp14:editId="30334E6D">
                <wp:simplePos x="0" y="0"/>
                <wp:positionH relativeFrom="column">
                  <wp:posOffset>2613237</wp:posOffset>
                </wp:positionH>
                <wp:positionV relativeFrom="paragraph">
                  <wp:posOffset>723265</wp:posOffset>
                </wp:positionV>
                <wp:extent cx="1433406" cy="201083"/>
                <wp:effectExtent l="19050" t="19050" r="14605" b="27940"/>
                <wp:wrapNone/>
                <wp:docPr id="156" name="Rechteck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33406" cy="201083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5136D78" id="Rechteck 156" o:spid="_x0000_s1026" style="position:absolute;margin-left:205.75pt;margin-top:56.95pt;width:112.85pt;height:15.85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" filled="f" strokecolor="red" strokeweight="2.25pt"/>
            </w:pict>
          </mc:Fallback>
        </mc:AlternateContent>
      </w:r>
      <w:r>
        <w:drawing>
          <wp:inline distT="0" distB="0" distL="0" distR="0" wp14:anchorId="7372BE73" wp14:editId="170C4B34">
            <wp:extent cx="913325" cy="837304"/>
            <wp:effectExtent l="0" t="0" r="1270" b="1270"/>
            <wp:docPr id="51" name="Grafik 51" descr="Ein Bild, das Text, ClipAr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Grafik 51" descr="Ein Bild, das Text, ClipArt enthält.&#10;&#10;Automatisch generierte Beschreibung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1320" cy="8538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drawing>
          <wp:inline distT="0" distB="0" distL="0" distR="0" wp14:anchorId="6583E7B2" wp14:editId="105C7E2B">
            <wp:extent cx="1821180" cy="977265"/>
            <wp:effectExtent l="0" t="0" r="7620" b="0"/>
            <wp:docPr id="52" name="Grafik 52" descr="Ein Bild, das Tex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Grafik 52" descr="Ein Bild, das Text enthält.&#10;&#10;Automatisch generierte Beschreibung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21180" cy="977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drawing>
          <wp:inline distT="0" distB="0" distL="0" distR="0" wp14:anchorId="13BE279A" wp14:editId="34D705E9">
            <wp:extent cx="953135" cy="842010"/>
            <wp:effectExtent l="0" t="0" r="0" b="0"/>
            <wp:docPr id="53" name="Grafik 53" descr="Ein Bild, das Text, ClipAr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Grafik 53" descr="Ein Bild, das Text, ClipArt enthält.&#10;&#10;Automatisch generierte Beschreibung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3135" cy="842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C2FD62" w14:textId="77777777" w:rsidR="00A729B3" w:rsidRDefault="00A729B3">
      <w:r>
        <w:br w:type="page"/>
      </w:r>
    </w:p>
    <w:p w14:paraId="30828C10" w14:textId="404E9285" w:rsidR="003F0C12" w:rsidRDefault="00A729B3" w:rsidP="00987764">
      <w:pPr>
        <w:pStyle w:val="berschrift3"/>
      </w:pPr>
      <w:bookmarkStart w:id="10" w:name="_Toc98230754"/>
      <w:r>
        <w:t xml:space="preserve">Task 10</w:t>
      </w:r>
      <w:bookmarkEnd w:id="10"/>
    </w:p>
    <w:p w14:paraId="2157BE3A" w14:textId="3E297C9B" w:rsidR="00A729B3" w:rsidRDefault="00A729B3" w:rsidP="00A729B3"/>
    <w:p w14:paraId="0328547C" w14:textId="6D69AD12" w:rsidR="00A729B3" w:rsidRDefault="00A729B3" w:rsidP="00A729B3">
      <w:pPr>
        <w:pStyle w:val="Listenabsatz"/>
        <w:numPr>
          <w:ilvl w:val="0"/>
          <w:numId w:val="11"/>
        </w:numPr>
      </w:pPr>
      <w:r>
        <w:t xml:space="preserve">Programming sound activation</w:t>
      </w:r>
    </w:p>
    <w:p w14:paraId="0A216A54" w14:textId="7FE0AA94" w:rsidR="00A729B3" w:rsidRDefault="00A729B3" w:rsidP="00A729B3">
      <w:pPr>
        <w:pStyle w:val="Listenabsatz"/>
      </w:pPr>
      <w:r>
        <w:t xml:space="preserve">The program from task 9 is expanded</w:t>
      </w:r>
    </w:p>
    <w:p w14:paraId="68FCF848" w14:textId="3AB2DF86" w:rsidR="00A729B3" w:rsidRDefault="00A729B3" w:rsidP="00A729B3"/>
    <w:p w14:paraId="7B35ECCC" w14:textId="77777777" w:rsidR="00A729B3" w:rsidRDefault="00A729B3" w:rsidP="00A729B3"/>
    <w:p w14:paraId="1A8D66E7" w14:textId="29846A3B" w:rsidR="00A729B3" w:rsidRDefault="00A729B3" w:rsidP="00A729B3">
      <w:pPr>
        <w:pStyle w:val="Listenabsatz"/>
      </w:pPr>
      <w: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3CB2A26B" wp14:editId="33ED23E0">
                <wp:simplePos x="0" y="0"/>
                <wp:positionH relativeFrom="column">
                  <wp:posOffset>2335954</wp:posOffset>
                </wp:positionH>
                <wp:positionV relativeFrom="paragraph">
                  <wp:posOffset>80433</wp:posOffset>
                </wp:positionV>
                <wp:extent cx="920115" cy="933450"/>
                <wp:effectExtent l="19050" t="19050" r="13335" b="19050"/>
                <wp:wrapNone/>
                <wp:docPr id="13" name="Rechteck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20115" cy="93345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EE7BBA1" id="Rechteck 13" o:spid="_x0000_s1026" style="position:absolute;margin-left:183.95pt;margin-top:6.35pt;width:72.45pt;height:73.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" filled="f" strokecolor="red" strokeweight="2.25pt"/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3AF23BDF" wp14:editId="2BAB6BF4">
                <wp:simplePos x="0" y="0"/>
                <wp:positionH relativeFrom="column">
                  <wp:posOffset>369358</wp:posOffset>
                </wp:positionH>
                <wp:positionV relativeFrom="paragraph">
                  <wp:posOffset>1221105</wp:posOffset>
                </wp:positionV>
                <wp:extent cx="1873545" cy="1012308"/>
                <wp:effectExtent l="19050" t="19050" r="12700" b="16510"/>
                <wp:wrapNone/>
                <wp:docPr id="196" name="Rechteck 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73545" cy="1012308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D29DA55" id="Rechteck 196" o:spid="_x0000_s1026" style="position:absolute;margin-left:29.1pt;margin-top:96.15pt;width:147.5pt;height:79.7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" filled="f" strokecolor="red" strokeweight="2.25pt"/>
            </w:pict>
          </mc:Fallback>
        </mc:AlternateContent>
      </w:r>
      <w:r>
        <w:drawing>
          <wp:inline distT="0" distB="0" distL="0" distR="0" wp14:anchorId="3870D9AC" wp14:editId="3B236CFF">
            <wp:extent cx="4302184" cy="2150533"/>
            <wp:effectExtent l="0" t="0" r="3175" b="2540"/>
            <wp:docPr id="195" name="Grafik 195" descr="Ein Bild, das Text, ClipArt, Vektorgrafike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Grafik 58" descr="Ein Bild, das Text, ClipArt, Vektorgrafiken enthält.&#10;&#10;Automatisch generierte Beschreibung"/>
                    <pic:cNvPicPr/>
                  </pic:nvPicPr>
                  <pic:blipFill rotWithShape="1"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-174"/>
                    <a:stretch/>
                  </pic:blipFill>
                  <pic:spPr bwMode="auto">
                    <a:xfrm>
                      <a:off x="0" y="0"/>
                      <a:ext cx="4302184" cy="21505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B181B2B" w14:textId="25D80244" w:rsidR="00A729B3" w:rsidRDefault="00A729B3" w:rsidP="00A729B3">
      <w:pPr>
        <w:pStyle w:val="Listenabsatz"/>
      </w:pPr>
    </w:p>
    <w:p w14:paraId="39732D0D" w14:textId="2399ACE5" w:rsidR="00A729B3" w:rsidRDefault="00A729B3" w:rsidP="00A729B3"/>
    <w:p w14:paraId="598A9652" w14:textId="34B5AC6B" w:rsidR="00A729B3" w:rsidRDefault="00A729B3" w:rsidP="00A729B3"/>
    <w:p w14:paraId="38A45C8A" w14:textId="2C619290" w:rsidR="00A729B3" w:rsidRDefault="00A729B3" w:rsidP="00987764">
      <w:pPr>
        <w:pStyle w:val="berschrift3"/>
      </w:pPr>
      <w:bookmarkStart w:id="11" w:name="_Toc98230755"/>
      <w:r>
        <w:t xml:space="preserve">Task 11</w:t>
      </w:r>
      <w:bookmarkEnd w:id="11"/>
    </w:p>
    <w:p w14:paraId="36406C77" w14:textId="608DD603" w:rsidR="00E200B1" w:rsidRDefault="00E200B1" w:rsidP="00A729B3"/>
    <w:p w14:paraId="06C72A7F" w14:textId="796CFC4E" w:rsidR="00E200B1" w:rsidRDefault="00E200B1" w:rsidP="00E200B1">
      <w:pPr>
        <w:pStyle w:val="Listenabsatz"/>
        <w:numPr>
          <w:ilvl w:val="0"/>
          <w:numId w:val="11"/>
        </w:numPr>
      </w:pPr>
      <w:r>
        <w:t xml:space="preserve">Programming wanderer</w:t>
      </w:r>
    </w:p>
    <w:p w14:paraId="6518484D" w14:textId="6F9A977F" w:rsidR="00E200B1" w:rsidRDefault="00E200B1" w:rsidP="00E200B1">
      <w:pPr>
        <w:pStyle w:val="Listenabsatz"/>
      </w:pPr>
    </w:p>
    <w:p w14:paraId="18B2E810" w14:textId="227D6A48" w:rsidR="00E200B1" w:rsidRPr="006244B8" w:rsidRDefault="00E200B1" w:rsidP="00E200B1">
      <w:pPr>
        <w:pStyle w:val="Listenabsatz"/>
      </w:pPr>
      <w:r>
        <w:drawing>
          <wp:inline distT="0" distB="0" distL="0" distR="0" wp14:anchorId="40631609" wp14:editId="3B39DEC1">
            <wp:extent cx="2825293" cy="3675380"/>
            <wp:effectExtent l="0" t="0" r="0" b="1270"/>
            <wp:docPr id="56" name="Grafik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2834812" cy="36877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200B1" w:rsidRPr="006244B8">
      <w:headerReference w:type="default" r:id="rId47"/>
      <w:footerReference w:type="default" r:id="rId48"/>
      <w:headerReference w:type="first" r:id="rId49"/>
      <w:footerReference w:type="first" r:id="rId50"/>
      <w:type w:val="continuous"/>
      <w:pgSz w:w="11906" w:h="16838" w:code="9"/>
      <w:pgMar w:top="1418" w:right="992" w:bottom="1134" w:left="1418" w:header="720" w:footer="397" w:gutter="0"/>
      <w:cols w:space="720"/>
      <w:formProt w:val="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FDBC79E" w14:textId="77777777" w:rsidR="003806C6" w:rsidRDefault="003806C6">
      <w:r>
        <w:separator/>
      </w:r>
    </w:p>
  </w:endnote>
  <w:endnote w:type="continuationSeparator" w:id="0">
    <w:p w14:paraId="2EC5E387" w14:textId="77777777" w:rsidR="003806C6" w:rsidRDefault="003806C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BCE66B" w14:textId="77777777" w:rsidR="008871F7" w:rsidRDefault="008871F7"/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1E0" w:firstRow="1" w:lastRow="1" w:firstColumn="1" w:lastColumn="1" w:noHBand="0" w:noVBand="0"/>
    </w:tblPr>
    <w:tblGrid>
      <w:gridCol w:w="9496"/>
    </w:tblGrid>
    <w:tr w:rsidR="008871F7" w14:paraId="36C92B57" w14:textId="77777777">
      <w:tc>
        <w:tcPr>
          <w:tcW w:w="9636" w:type="dxa"/>
          <w:tcBorders>
            <w:top w:val="nil"/>
            <w:left w:val="nil"/>
            <w:bottom w:val="nil"/>
            <w:right w:val="nil"/>
          </w:tcBorders>
        </w:tcPr>
        <w:p w14:paraId="63E08131" w14:textId="77777777" w:rsidR="008871F7" w:rsidRDefault="008871F7">
          <w:pPr>
            <w:jc w:val="right"/>
            <w:rPr>
              <w:sz w:val="16"/>
            </w:rPr>
          </w:pPr>
          <w:r>
            <w:rPr>
              <w:sz w:val="16"/>
            </w:rPr>
            <w:t xml:space="preserve">Page </w:t>
          </w:r>
          <w:r>
            <w:rPr>
              <w:sz w:val="16"/>
            </w:rPr>
            <w:fldChar w:fldCharType="begin"/>
          </w:r>
          <w:r>
            <w:rPr>
              <w:sz w:val="16"/>
            </w:rPr>
            <w:instrText xml:space="preserve"> PAGE </w:instrText>
          </w:r>
          <w:r>
            <w:rPr>
              <w:sz w:val="16"/>
            </w:rPr>
            <w:fldChar w:fldCharType="separate"/>
          </w:r>
          <w:r>
            <w:rPr>
              <w:sz w:val="16"/>
            </w:rPr>
            <w:t>2</w:t>
          </w:r>
          <w:r>
            <w:rPr>
              <w:sz w:val="16"/>
            </w:rPr>
            <w:fldChar w:fldCharType="end"/>
          </w:r>
          <w:r>
            <w:rPr>
              <w:sz w:val="16"/>
            </w:rPr>
            <w:t xml:space="preserve"> of </w:t>
          </w:r>
          <w:r>
            <w:rPr>
              <w:sz w:val="16"/>
            </w:rPr>
            <w:fldChar w:fldCharType="begin" w:dirty="true"/>
          </w:r>
          <w:r>
            <w:rPr>
              <w:sz w:val="16"/>
            </w:rPr>
            <w:instrText xml:space="preserve"> NUMPAGES </w:instrText>
          </w:r>
          <w:r>
            <w:rPr>
              <w:sz w:val="16"/>
            </w:rPr>
            <w:fldChar w:fldCharType="separate"/>
          </w:r>
          <w:r>
            <w:rPr>
              <w:sz w:val="16"/>
            </w:rPr>
            <w:t>1</w:t>
          </w:r>
          <w:r>
            <w:rPr>
              <w:sz w:val="16"/>
            </w:rPr>
            <w:fldChar w:fldCharType="end"/>
          </w:r>
        </w:p>
      </w:tc>
    </w:tr>
  </w:tbl>
  <w:p w14:paraId="5E9069B7" w14:textId="77777777" w:rsidR="008871F7" w:rsidRDefault="008871F7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1E0" w:firstRow="1" w:lastRow="1" w:firstColumn="1" w:lastColumn="1" w:noHBand="0" w:noVBand="0"/>
    </w:tblPr>
    <w:tblGrid>
      <w:gridCol w:w="9496"/>
    </w:tblGrid>
    <w:tr w:rsidR="008871F7" w14:paraId="2E9D6984" w14:textId="77777777">
      <w:tc>
        <w:tcPr>
          <w:tcW w:w="9636" w:type="dxa"/>
          <w:tcBorders>
            <w:top w:val="nil"/>
            <w:left w:val="nil"/>
            <w:bottom w:val="nil"/>
            <w:right w:val="nil"/>
          </w:tcBorders>
        </w:tcPr>
        <w:p w14:paraId="666AE9EF" w14:textId="79317A6C" w:rsidR="008871F7" w:rsidRDefault="008871F7">
          <w:pPr>
            <w:jc w:val="right"/>
          </w:pPr>
          <w:r>
            <w:rPr>
              <w:sz w:val="16"/>
            </w:rPr>
            <w:fldChar w:fldCharType="begin" w:dirty="true"/>
          </w:r>
          <w:r>
            <w:rPr>
              <w:sz w:val="16"/>
            </w:rPr>
            <w:instrText xml:space="preserve"> IF </w:instrText>
          </w:r>
          <w:r>
            <w:rPr>
              <w:sz w:val="16"/>
            </w:rPr>
            <w:fldChar w:fldCharType="begin"/>
          </w:r>
          <w:r>
            <w:rPr>
              <w:sz w:val="16"/>
            </w:rPr>
            <w:instrText xml:space="preserve"> PAGE </w:instrText>
          </w:r>
          <w:r>
            <w:rPr>
              <w:sz w:val="16"/>
            </w:rPr>
            <w:fldChar w:fldCharType="separate"/>
          </w:r>
          <w:r w:rsidR="00DB7F5C">
            <w:rPr>
              <w:sz w:val="16"/>
            </w:rPr>
            <w:instrText>1</w:instrText>
          </w:r>
          <w:r>
            <w:rPr>
              <w:sz w:val="16"/>
            </w:rPr>
            <w:fldChar w:fldCharType="end"/>
          </w:r>
          <w:r>
            <w:rPr>
              <w:sz w:val="16"/>
            </w:rPr>
            <w:instrText xml:space="preserve"> &lt; </w:instrText>
          </w:r>
          <w:r>
            <w:rPr>
              <w:sz w:val="16"/>
            </w:rPr>
            <w:fldChar w:fldCharType="begin" w:dirty="true"/>
          </w:r>
          <w:r>
            <w:rPr>
              <w:sz w:val="16"/>
            </w:rPr>
            <w:instrText xml:space="preserve"> NUMPAGES </w:instrText>
          </w:r>
          <w:r>
            <w:rPr>
              <w:sz w:val="16"/>
            </w:rPr>
            <w:fldChar w:fldCharType="separate"/>
          </w:r>
          <w:r w:rsidR="00DB7F5C">
            <w:rPr>
              <w:sz w:val="16"/>
            </w:rPr>
            <w:instrText>9</w:instrText>
          </w:r>
          <w:r>
            <w:rPr>
              <w:sz w:val="16"/>
            </w:rPr>
            <w:fldChar w:fldCharType="end"/>
          </w:r>
          <w:r>
            <w:rPr>
              <w:sz w:val="16"/>
            </w:rPr>
            <w:instrText xml:space="preserve"> "</w:instrText>
          </w:r>
          <w:r>
            <w:rPr>
              <w:snapToGrid w:val="0"/>
              <w:sz w:val="16"/>
            </w:rPr>
            <w:instrText xml:space="preserve">Seite </w:instrText>
          </w:r>
          <w:r>
            <w:rPr>
              <w:snapToGrid w:val="0"/>
              <w:sz w:val="16"/>
            </w:rPr>
            <w:fldChar w:fldCharType="begin"/>
          </w:r>
          <w:r>
            <w:rPr>
              <w:snapToGrid w:val="0"/>
              <w:sz w:val="16"/>
            </w:rPr>
            <w:instrText xml:space="preserve"> PAGE </w:instrText>
          </w:r>
          <w:r>
            <w:rPr>
              <w:snapToGrid w:val="0"/>
              <w:sz w:val="16"/>
            </w:rPr>
            <w:fldChar w:fldCharType="separate"/>
          </w:r>
          <w:r w:rsidR="00DB7F5C">
            <w:rPr>
              <w:snapToGrid w:val="0"/>
              <w:sz w:val="16"/>
            </w:rPr>
            <w:instrText>1</w:instrText>
          </w:r>
          <w:r>
            <w:rPr>
              <w:snapToGrid w:val="0"/>
              <w:sz w:val="16"/>
            </w:rPr>
            <w:fldChar w:fldCharType="end"/>
          </w:r>
          <w:r>
            <w:rPr>
              <w:snapToGrid w:val="0"/>
              <w:sz w:val="16"/>
            </w:rPr>
            <w:instrText xml:space="preserve"> von </w:instrText>
          </w:r>
          <w:r>
            <w:rPr>
              <w:snapToGrid w:val="0"/>
              <w:sz w:val="16"/>
            </w:rPr>
            <w:fldChar w:fldCharType="begin" w:dirty="true"/>
          </w:r>
          <w:r>
            <w:rPr>
              <w:snapToGrid w:val="0"/>
              <w:sz w:val="16"/>
            </w:rPr>
            <w:instrText xml:space="preserve"> NUMPAGES </w:instrText>
          </w:r>
          <w:r>
            <w:rPr>
              <w:snapToGrid w:val="0"/>
              <w:sz w:val="16"/>
            </w:rPr>
            <w:fldChar w:fldCharType="separate"/>
          </w:r>
          <w:r w:rsidR="00DB7F5C">
            <w:rPr>
              <w:snapToGrid w:val="0"/>
              <w:sz w:val="16"/>
            </w:rPr>
            <w:instrText>9</w:instrText>
          </w:r>
          <w:r>
            <w:rPr>
              <w:snapToGrid w:val="0"/>
              <w:sz w:val="16"/>
            </w:rPr>
            <w:fldChar w:fldCharType="end"/>
          </w:r>
          <w:r>
            <w:rPr>
              <w:sz w:val="16"/>
            </w:rPr>
            <w:instrText>" ""</w:instrText>
          </w:r>
          <w:r>
            <w:rPr>
              <w:sz w:val="16"/>
            </w:rPr>
            <w:fldChar w:fldCharType="separate"/>
          </w:r>
          <w:r w:rsidR="00DB7F5C">
            <w:rPr>
              <w:snapToGrid w:val="0"/>
              <w:sz w:val="16"/>
            </w:rPr>
            <w:t>Seite 1 von 9</w:t>
          </w:r>
          <w:r>
            <w:rPr>
              <w:sz w:val="16"/>
            </w:rPr>
            <w:fldChar w:fldCharType="end"/>
          </w:r>
        </w:p>
      </w:tc>
    </w:tr>
  </w:tbl>
  <w:p w14:paraId="32794F07" w14:textId="77777777" w:rsidR="008871F7" w:rsidRDefault="008871F7" w:rsidP="002A182A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A43690D" w14:textId="77777777" w:rsidR="003806C6" w:rsidRDefault="003806C6">
      <w:r>
        <w:separator/>
      </w:r>
    </w:p>
  </w:footnote>
  <w:footnote w:type="continuationSeparator" w:id="0">
    <w:p w14:paraId="59D00EEB" w14:textId="77777777" w:rsidR="003806C6" w:rsidRDefault="003806C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B50AEE6" w14:textId="6037A28B" w:rsidR="008871F7" w:rsidRDefault="00983942">
    <w:pPr>
      <w:pStyle w:val="Kopfzeile"/>
    </w:pPr>
    <w:r>
      <w:drawing>
        <wp:anchor distT="0" distB="0" distL="114300" distR="114300" simplePos="0" relativeHeight="251661312" behindDoc="0" locked="0" layoutInCell="1" allowOverlap="1" wp14:anchorId="51639DC4" wp14:editId="0BA9FA24">
          <wp:simplePos x="0" y="0"/>
          <wp:positionH relativeFrom="page">
            <wp:align>right</wp:align>
          </wp:positionH>
          <wp:positionV relativeFrom="paragraph">
            <wp:posOffset>-438150</wp:posOffset>
          </wp:positionV>
          <wp:extent cx="7560945" cy="979170"/>
          <wp:effectExtent l="0" t="0" r="1905" b="0"/>
          <wp:wrapSquare wrapText="bothSides"/>
          <wp:docPr id="49" name="Grafik 4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109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0945" cy="97917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3D21B05" w14:textId="65A28B81" w:rsidR="008871F7" w:rsidRDefault="00983942" w:rsidP="00983942">
    <w:pPr>
      <w:pStyle w:val="Kopfzeile"/>
    </w:pPr>
    <w:r>
      <w:drawing>
        <wp:anchor distT="0" distB="0" distL="114300" distR="114300" simplePos="0" relativeHeight="251659264" behindDoc="0" locked="0" layoutInCell="1" allowOverlap="1" wp14:anchorId="27CEC8FA" wp14:editId="1BD03ACF">
          <wp:simplePos x="0" y="0"/>
          <wp:positionH relativeFrom="page">
            <wp:posOffset>5080</wp:posOffset>
          </wp:positionH>
          <wp:positionV relativeFrom="paragraph">
            <wp:posOffset>-438150</wp:posOffset>
          </wp:positionV>
          <wp:extent cx="7560945" cy="979170"/>
          <wp:effectExtent l="0" t="0" r="1905" b="0"/>
          <wp:wrapSquare wrapText="bothSides"/>
          <wp:docPr id="18" name="Grafik 1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109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0945" cy="97917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184F27"/>
    <w:multiLevelType w:val="hybridMultilevel"/>
    <w:tmpl w:val="B810B386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AA63680"/>
    <w:multiLevelType w:val="hybridMultilevel"/>
    <w:tmpl w:val="DF401A44"/>
    <w:lvl w:ilvl="0" w:tplc="E4EA9DD0">
      <w:start w:val="5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CE9695F"/>
    <w:multiLevelType w:val="hybridMultilevel"/>
    <w:tmpl w:val="A1328F34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9547046"/>
    <w:multiLevelType w:val="hybridMultilevel"/>
    <w:tmpl w:val="6896CD6E"/>
    <w:lvl w:ilvl="0" w:tplc="532AFCC2">
      <w:start w:val="4"/>
      <w:numFmt w:val="bullet"/>
      <w:lvlText w:val="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9CE3AB7"/>
    <w:multiLevelType w:val="hybridMultilevel"/>
    <w:tmpl w:val="B3A68634"/>
    <w:lvl w:ilvl="0" w:tplc="4230910A">
      <w:start w:val="4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12F414D"/>
    <w:multiLevelType w:val="hybridMultilevel"/>
    <w:tmpl w:val="8E4EA7A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3040808"/>
    <w:multiLevelType w:val="hybridMultilevel"/>
    <w:tmpl w:val="28049646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8FF025A"/>
    <w:multiLevelType w:val="hybridMultilevel"/>
    <w:tmpl w:val="AE4ABD2E"/>
    <w:lvl w:ilvl="0" w:tplc="C88E8280">
      <w:start w:val="1"/>
      <w:numFmt w:val="bullet"/>
      <w:lvlText w:val="-"/>
      <w:lvlJc w:val="left"/>
      <w:pPr>
        <w:ind w:left="2136" w:hanging="360"/>
      </w:pPr>
      <w:rPr>
        <w:rFonts w:ascii="Calibri" w:eastAsiaTheme="minorHAnsi" w:hAnsi="Calibri" w:cs="Calibri" w:hint="default"/>
      </w:rPr>
    </w:lvl>
    <w:lvl w:ilvl="1" w:tplc="04070003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8" w15:restartNumberingAfterBreak="0">
    <w:nsid w:val="42E455AD"/>
    <w:multiLevelType w:val="hybridMultilevel"/>
    <w:tmpl w:val="CCC2B0F0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81C1CB5"/>
    <w:multiLevelType w:val="hybridMultilevel"/>
    <w:tmpl w:val="D5384586"/>
    <w:lvl w:ilvl="0" w:tplc="0407000F">
      <w:start w:val="1"/>
      <w:numFmt w:val="decimal"/>
      <w:lvlText w:val="%1."/>
      <w:lvlJc w:val="left"/>
      <w:pPr>
        <w:ind w:left="1776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2496" w:hanging="360"/>
      </w:pPr>
    </w:lvl>
    <w:lvl w:ilvl="2" w:tplc="0407001B" w:tentative="1">
      <w:start w:val="1"/>
      <w:numFmt w:val="lowerRoman"/>
      <w:lvlText w:val="%3."/>
      <w:lvlJc w:val="right"/>
      <w:pPr>
        <w:ind w:left="3216" w:hanging="180"/>
      </w:pPr>
    </w:lvl>
    <w:lvl w:ilvl="3" w:tplc="0407000F" w:tentative="1">
      <w:start w:val="1"/>
      <w:numFmt w:val="decimal"/>
      <w:lvlText w:val="%4."/>
      <w:lvlJc w:val="left"/>
      <w:pPr>
        <w:ind w:left="3936" w:hanging="360"/>
      </w:pPr>
    </w:lvl>
    <w:lvl w:ilvl="4" w:tplc="04070019" w:tentative="1">
      <w:start w:val="1"/>
      <w:numFmt w:val="lowerLetter"/>
      <w:lvlText w:val="%5."/>
      <w:lvlJc w:val="left"/>
      <w:pPr>
        <w:ind w:left="4656" w:hanging="360"/>
      </w:pPr>
    </w:lvl>
    <w:lvl w:ilvl="5" w:tplc="0407001B" w:tentative="1">
      <w:start w:val="1"/>
      <w:numFmt w:val="lowerRoman"/>
      <w:lvlText w:val="%6."/>
      <w:lvlJc w:val="right"/>
      <w:pPr>
        <w:ind w:left="5376" w:hanging="180"/>
      </w:pPr>
    </w:lvl>
    <w:lvl w:ilvl="6" w:tplc="0407000F" w:tentative="1">
      <w:start w:val="1"/>
      <w:numFmt w:val="decimal"/>
      <w:lvlText w:val="%7."/>
      <w:lvlJc w:val="left"/>
      <w:pPr>
        <w:ind w:left="6096" w:hanging="360"/>
      </w:pPr>
    </w:lvl>
    <w:lvl w:ilvl="7" w:tplc="04070019" w:tentative="1">
      <w:start w:val="1"/>
      <w:numFmt w:val="lowerLetter"/>
      <w:lvlText w:val="%8."/>
      <w:lvlJc w:val="left"/>
      <w:pPr>
        <w:ind w:left="6816" w:hanging="360"/>
      </w:pPr>
    </w:lvl>
    <w:lvl w:ilvl="8" w:tplc="0407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10" w15:restartNumberingAfterBreak="0">
    <w:nsid w:val="4C435BBA"/>
    <w:multiLevelType w:val="hybridMultilevel"/>
    <w:tmpl w:val="467449F2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D9D5134"/>
    <w:multiLevelType w:val="multilevel"/>
    <w:tmpl w:val="1D12843E"/>
    <w:lvl w:ilvl="0">
      <w:start w:val="1"/>
      <w:numFmt w:val="bullet"/>
      <w:lvlText w:val=""/>
      <w:lvlJc w:val="left"/>
      <w:pPr>
        <w:tabs>
          <w:tab w:val="num" w:pos="2064"/>
        </w:tabs>
        <w:ind w:left="2064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2784"/>
        </w:tabs>
        <w:ind w:left="2784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3504"/>
        </w:tabs>
        <w:ind w:left="3504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4224"/>
        </w:tabs>
        <w:ind w:left="4224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4944"/>
        </w:tabs>
        <w:ind w:left="4944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5664"/>
        </w:tabs>
        <w:ind w:left="5664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6384"/>
        </w:tabs>
        <w:ind w:left="6384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7104"/>
        </w:tabs>
        <w:ind w:left="7104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7824"/>
        </w:tabs>
        <w:ind w:left="7824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542A2924"/>
    <w:multiLevelType w:val="hybridMultilevel"/>
    <w:tmpl w:val="0AB2A47A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2686A4C"/>
    <w:multiLevelType w:val="hybridMultilevel"/>
    <w:tmpl w:val="F6CED21A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4E15258"/>
    <w:multiLevelType w:val="hybridMultilevel"/>
    <w:tmpl w:val="A1D02736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9650437"/>
    <w:multiLevelType w:val="hybridMultilevel"/>
    <w:tmpl w:val="DEBC5632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5"/>
  </w:num>
  <w:num w:numId="3">
    <w:abstractNumId w:val="12"/>
  </w:num>
  <w:num w:numId="4">
    <w:abstractNumId w:val="15"/>
  </w:num>
  <w:num w:numId="5">
    <w:abstractNumId w:val="4"/>
  </w:num>
  <w:num w:numId="6">
    <w:abstractNumId w:val="3"/>
  </w:num>
  <w:num w:numId="7">
    <w:abstractNumId w:val="13"/>
  </w:num>
  <w:num w:numId="8">
    <w:abstractNumId w:val="14"/>
  </w:num>
  <w:num w:numId="9">
    <w:abstractNumId w:val="10"/>
  </w:num>
  <w:num w:numId="10">
    <w:abstractNumId w:val="6"/>
  </w:num>
  <w:num w:numId="11">
    <w:abstractNumId w:val="8"/>
  </w:num>
  <w:num w:numId="12">
    <w:abstractNumId w:val="7"/>
  </w:num>
  <w:num w:numId="13">
    <w:abstractNumId w:val="9"/>
  </w:num>
  <w:num w:numId="14">
    <w:abstractNumId w:val="1"/>
  </w:num>
  <w:num w:numId="15">
    <w:abstractNumId w:val="0"/>
  </w:num>
  <w:num w:numId="16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attachedTemplate r:id="rId1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71605"/>
    <w:rsid w:val="00004FFE"/>
    <w:rsid w:val="00011266"/>
    <w:rsid w:val="0001605E"/>
    <w:rsid w:val="000344B5"/>
    <w:rsid w:val="0003547A"/>
    <w:rsid w:val="00046DBD"/>
    <w:rsid w:val="00050584"/>
    <w:rsid w:val="00057AB7"/>
    <w:rsid w:val="000658E1"/>
    <w:rsid w:val="00073C24"/>
    <w:rsid w:val="000822A6"/>
    <w:rsid w:val="00083FD3"/>
    <w:rsid w:val="00091331"/>
    <w:rsid w:val="000A2CED"/>
    <w:rsid w:val="000A73D7"/>
    <w:rsid w:val="000B26C4"/>
    <w:rsid w:val="000C72E1"/>
    <w:rsid w:val="000E4733"/>
    <w:rsid w:val="000E5240"/>
    <w:rsid w:val="000F05F5"/>
    <w:rsid w:val="000F1053"/>
    <w:rsid w:val="000F1218"/>
    <w:rsid w:val="00110F2B"/>
    <w:rsid w:val="001128E8"/>
    <w:rsid w:val="00120C40"/>
    <w:rsid w:val="00136054"/>
    <w:rsid w:val="0014318C"/>
    <w:rsid w:val="00147DF5"/>
    <w:rsid w:val="00153671"/>
    <w:rsid w:val="00157C56"/>
    <w:rsid w:val="00167B1C"/>
    <w:rsid w:val="00176AD3"/>
    <w:rsid w:val="001B260E"/>
    <w:rsid w:val="001B3140"/>
    <w:rsid w:val="001B6057"/>
    <w:rsid w:val="001D3556"/>
    <w:rsid w:val="001D413E"/>
    <w:rsid w:val="001D5538"/>
    <w:rsid w:val="001D616E"/>
    <w:rsid w:val="001F2B2D"/>
    <w:rsid w:val="00201403"/>
    <w:rsid w:val="00203254"/>
    <w:rsid w:val="00214E76"/>
    <w:rsid w:val="00215B54"/>
    <w:rsid w:val="00220139"/>
    <w:rsid w:val="002337E6"/>
    <w:rsid w:val="002367C6"/>
    <w:rsid w:val="0023754F"/>
    <w:rsid w:val="00237599"/>
    <w:rsid w:val="00253001"/>
    <w:rsid w:val="00256FD6"/>
    <w:rsid w:val="00257688"/>
    <w:rsid w:val="00263115"/>
    <w:rsid w:val="002647C0"/>
    <w:rsid w:val="00274DAC"/>
    <w:rsid w:val="00277D31"/>
    <w:rsid w:val="00280F3D"/>
    <w:rsid w:val="0028401E"/>
    <w:rsid w:val="0029077D"/>
    <w:rsid w:val="00290C00"/>
    <w:rsid w:val="00295B0A"/>
    <w:rsid w:val="002A086C"/>
    <w:rsid w:val="002A182A"/>
    <w:rsid w:val="002A1F31"/>
    <w:rsid w:val="002F015E"/>
    <w:rsid w:val="002F0882"/>
    <w:rsid w:val="002F3465"/>
    <w:rsid w:val="003005CA"/>
    <w:rsid w:val="003016D1"/>
    <w:rsid w:val="003170D1"/>
    <w:rsid w:val="00317A53"/>
    <w:rsid w:val="00325EA9"/>
    <w:rsid w:val="003273AD"/>
    <w:rsid w:val="003406D9"/>
    <w:rsid w:val="003422E1"/>
    <w:rsid w:val="0034354F"/>
    <w:rsid w:val="003444E6"/>
    <w:rsid w:val="00357015"/>
    <w:rsid w:val="00374056"/>
    <w:rsid w:val="003806C6"/>
    <w:rsid w:val="0039761C"/>
    <w:rsid w:val="00397D5D"/>
    <w:rsid w:val="003A0162"/>
    <w:rsid w:val="003A602E"/>
    <w:rsid w:val="003B1328"/>
    <w:rsid w:val="003C18CB"/>
    <w:rsid w:val="003C2482"/>
    <w:rsid w:val="003C47C9"/>
    <w:rsid w:val="003D58A9"/>
    <w:rsid w:val="003D678A"/>
    <w:rsid w:val="003E1999"/>
    <w:rsid w:val="003E4AF2"/>
    <w:rsid w:val="003F087B"/>
    <w:rsid w:val="003F0C12"/>
    <w:rsid w:val="003F22DC"/>
    <w:rsid w:val="004039E3"/>
    <w:rsid w:val="00416A77"/>
    <w:rsid w:val="0042525A"/>
    <w:rsid w:val="004273E5"/>
    <w:rsid w:val="00430AFA"/>
    <w:rsid w:val="0047363B"/>
    <w:rsid w:val="004745DE"/>
    <w:rsid w:val="00476754"/>
    <w:rsid w:val="00477430"/>
    <w:rsid w:val="00482709"/>
    <w:rsid w:val="004841F0"/>
    <w:rsid w:val="004853B0"/>
    <w:rsid w:val="004935F1"/>
    <w:rsid w:val="004C6E9F"/>
    <w:rsid w:val="004C757E"/>
    <w:rsid w:val="004F2319"/>
    <w:rsid w:val="00503290"/>
    <w:rsid w:val="00520D61"/>
    <w:rsid w:val="00530D6A"/>
    <w:rsid w:val="0053283F"/>
    <w:rsid w:val="0054037E"/>
    <w:rsid w:val="005507C7"/>
    <w:rsid w:val="00561530"/>
    <w:rsid w:val="00572434"/>
    <w:rsid w:val="0058666C"/>
    <w:rsid w:val="0059366F"/>
    <w:rsid w:val="005946FB"/>
    <w:rsid w:val="005A1FC2"/>
    <w:rsid w:val="005E39BD"/>
    <w:rsid w:val="005E54F2"/>
    <w:rsid w:val="005E5C1E"/>
    <w:rsid w:val="005F0AA8"/>
    <w:rsid w:val="005F1FC8"/>
    <w:rsid w:val="005F32DB"/>
    <w:rsid w:val="0062257E"/>
    <w:rsid w:val="006244B8"/>
    <w:rsid w:val="00627C63"/>
    <w:rsid w:val="00635272"/>
    <w:rsid w:val="00636AE5"/>
    <w:rsid w:val="00637CC8"/>
    <w:rsid w:val="006543D2"/>
    <w:rsid w:val="006566E2"/>
    <w:rsid w:val="00672E9A"/>
    <w:rsid w:val="00675E76"/>
    <w:rsid w:val="00676A84"/>
    <w:rsid w:val="006A0BE3"/>
    <w:rsid w:val="006A3F34"/>
    <w:rsid w:val="006C229C"/>
    <w:rsid w:val="006D01E3"/>
    <w:rsid w:val="006D49E7"/>
    <w:rsid w:val="006E7523"/>
    <w:rsid w:val="006F3F1C"/>
    <w:rsid w:val="00702EE5"/>
    <w:rsid w:val="007072CB"/>
    <w:rsid w:val="00715307"/>
    <w:rsid w:val="00716096"/>
    <w:rsid w:val="00737625"/>
    <w:rsid w:val="00737AD7"/>
    <w:rsid w:val="00742DDD"/>
    <w:rsid w:val="00745483"/>
    <w:rsid w:val="007651C6"/>
    <w:rsid w:val="007737C2"/>
    <w:rsid w:val="00783FB1"/>
    <w:rsid w:val="0079615E"/>
    <w:rsid w:val="007B30FB"/>
    <w:rsid w:val="007C6464"/>
    <w:rsid w:val="007D0338"/>
    <w:rsid w:val="007F0F5E"/>
    <w:rsid w:val="007F1310"/>
    <w:rsid w:val="007F7959"/>
    <w:rsid w:val="00802AB6"/>
    <w:rsid w:val="00802D20"/>
    <w:rsid w:val="00811901"/>
    <w:rsid w:val="00812D6E"/>
    <w:rsid w:val="008201D3"/>
    <w:rsid w:val="00837422"/>
    <w:rsid w:val="008468C2"/>
    <w:rsid w:val="00856B00"/>
    <w:rsid w:val="00866F1B"/>
    <w:rsid w:val="0086756E"/>
    <w:rsid w:val="0088442C"/>
    <w:rsid w:val="008871F7"/>
    <w:rsid w:val="008934E1"/>
    <w:rsid w:val="008A3FC9"/>
    <w:rsid w:val="008A56C7"/>
    <w:rsid w:val="008B129D"/>
    <w:rsid w:val="008B2DC9"/>
    <w:rsid w:val="008D0EF8"/>
    <w:rsid w:val="008F0688"/>
    <w:rsid w:val="00901406"/>
    <w:rsid w:val="0090478F"/>
    <w:rsid w:val="00921723"/>
    <w:rsid w:val="00922CA1"/>
    <w:rsid w:val="009232A5"/>
    <w:rsid w:val="009331F7"/>
    <w:rsid w:val="00940EA6"/>
    <w:rsid w:val="009423FC"/>
    <w:rsid w:val="00954090"/>
    <w:rsid w:val="00970714"/>
    <w:rsid w:val="00971605"/>
    <w:rsid w:val="00975B0A"/>
    <w:rsid w:val="00983942"/>
    <w:rsid w:val="009856FD"/>
    <w:rsid w:val="00986727"/>
    <w:rsid w:val="00986B0B"/>
    <w:rsid w:val="00987764"/>
    <w:rsid w:val="00992BA6"/>
    <w:rsid w:val="00995F6E"/>
    <w:rsid w:val="00996999"/>
    <w:rsid w:val="009A3DB7"/>
    <w:rsid w:val="009A3F38"/>
    <w:rsid w:val="009B52B2"/>
    <w:rsid w:val="009D5FD1"/>
    <w:rsid w:val="009F0D6C"/>
    <w:rsid w:val="009F2981"/>
    <w:rsid w:val="00A009F7"/>
    <w:rsid w:val="00A070DB"/>
    <w:rsid w:val="00A20958"/>
    <w:rsid w:val="00A21181"/>
    <w:rsid w:val="00A2573D"/>
    <w:rsid w:val="00A2606E"/>
    <w:rsid w:val="00A26C0B"/>
    <w:rsid w:val="00A3167E"/>
    <w:rsid w:val="00A324CF"/>
    <w:rsid w:val="00A41A30"/>
    <w:rsid w:val="00A456D7"/>
    <w:rsid w:val="00A51554"/>
    <w:rsid w:val="00A548B2"/>
    <w:rsid w:val="00A729B3"/>
    <w:rsid w:val="00A8049C"/>
    <w:rsid w:val="00A915DD"/>
    <w:rsid w:val="00A929D3"/>
    <w:rsid w:val="00A9673F"/>
    <w:rsid w:val="00AA038D"/>
    <w:rsid w:val="00AB6632"/>
    <w:rsid w:val="00AD0BC2"/>
    <w:rsid w:val="00AD4443"/>
    <w:rsid w:val="00AF2531"/>
    <w:rsid w:val="00AF48AD"/>
    <w:rsid w:val="00AF52B1"/>
    <w:rsid w:val="00AF5F8B"/>
    <w:rsid w:val="00B06C87"/>
    <w:rsid w:val="00B36445"/>
    <w:rsid w:val="00B45CB3"/>
    <w:rsid w:val="00B53870"/>
    <w:rsid w:val="00B6103E"/>
    <w:rsid w:val="00B6108F"/>
    <w:rsid w:val="00B64221"/>
    <w:rsid w:val="00B65C02"/>
    <w:rsid w:val="00B65EAE"/>
    <w:rsid w:val="00B678EE"/>
    <w:rsid w:val="00B67DC3"/>
    <w:rsid w:val="00B74DC4"/>
    <w:rsid w:val="00B848E1"/>
    <w:rsid w:val="00B84C83"/>
    <w:rsid w:val="00B9221F"/>
    <w:rsid w:val="00B93CE7"/>
    <w:rsid w:val="00BB416C"/>
    <w:rsid w:val="00BC5B6A"/>
    <w:rsid w:val="00BD25A6"/>
    <w:rsid w:val="00BE2CE6"/>
    <w:rsid w:val="00BE2EC4"/>
    <w:rsid w:val="00BE3868"/>
    <w:rsid w:val="00BE3CAA"/>
    <w:rsid w:val="00BE692E"/>
    <w:rsid w:val="00BF277F"/>
    <w:rsid w:val="00BF4ADB"/>
    <w:rsid w:val="00C01AC3"/>
    <w:rsid w:val="00C03A8F"/>
    <w:rsid w:val="00C05673"/>
    <w:rsid w:val="00C17DC2"/>
    <w:rsid w:val="00C305DF"/>
    <w:rsid w:val="00C36322"/>
    <w:rsid w:val="00C47DF2"/>
    <w:rsid w:val="00C50FC8"/>
    <w:rsid w:val="00C527BF"/>
    <w:rsid w:val="00C612AD"/>
    <w:rsid w:val="00C67AAF"/>
    <w:rsid w:val="00C8460E"/>
    <w:rsid w:val="00C84827"/>
    <w:rsid w:val="00CC2E06"/>
    <w:rsid w:val="00CD7DF8"/>
    <w:rsid w:val="00CD7F7F"/>
    <w:rsid w:val="00CF434D"/>
    <w:rsid w:val="00D054F3"/>
    <w:rsid w:val="00D15FC9"/>
    <w:rsid w:val="00D1660A"/>
    <w:rsid w:val="00D2145C"/>
    <w:rsid w:val="00D3370D"/>
    <w:rsid w:val="00D36960"/>
    <w:rsid w:val="00D46466"/>
    <w:rsid w:val="00D60DD2"/>
    <w:rsid w:val="00D71DC2"/>
    <w:rsid w:val="00D81AE4"/>
    <w:rsid w:val="00D85F6F"/>
    <w:rsid w:val="00D97B8F"/>
    <w:rsid w:val="00DA3A1B"/>
    <w:rsid w:val="00DA442D"/>
    <w:rsid w:val="00DA4A9D"/>
    <w:rsid w:val="00DB1449"/>
    <w:rsid w:val="00DB220B"/>
    <w:rsid w:val="00DB34FA"/>
    <w:rsid w:val="00DB71C9"/>
    <w:rsid w:val="00DB7256"/>
    <w:rsid w:val="00DB7F5C"/>
    <w:rsid w:val="00DD02F5"/>
    <w:rsid w:val="00DD24D1"/>
    <w:rsid w:val="00DF3B6B"/>
    <w:rsid w:val="00DF5244"/>
    <w:rsid w:val="00E02AA0"/>
    <w:rsid w:val="00E06E77"/>
    <w:rsid w:val="00E172D4"/>
    <w:rsid w:val="00E17CFA"/>
    <w:rsid w:val="00E200B1"/>
    <w:rsid w:val="00E304A1"/>
    <w:rsid w:val="00E33638"/>
    <w:rsid w:val="00E341A1"/>
    <w:rsid w:val="00E4716B"/>
    <w:rsid w:val="00E50459"/>
    <w:rsid w:val="00E51612"/>
    <w:rsid w:val="00E56699"/>
    <w:rsid w:val="00E64DDD"/>
    <w:rsid w:val="00E668E6"/>
    <w:rsid w:val="00E7464F"/>
    <w:rsid w:val="00E74AE2"/>
    <w:rsid w:val="00E75B2F"/>
    <w:rsid w:val="00E75EE7"/>
    <w:rsid w:val="00E917AE"/>
    <w:rsid w:val="00E940FE"/>
    <w:rsid w:val="00E96883"/>
    <w:rsid w:val="00EB207E"/>
    <w:rsid w:val="00EC2E59"/>
    <w:rsid w:val="00EE29EB"/>
    <w:rsid w:val="00EE36F2"/>
    <w:rsid w:val="00F02577"/>
    <w:rsid w:val="00F03932"/>
    <w:rsid w:val="00F1040B"/>
    <w:rsid w:val="00F15C63"/>
    <w:rsid w:val="00F17F66"/>
    <w:rsid w:val="00F241FE"/>
    <w:rsid w:val="00F24BAF"/>
    <w:rsid w:val="00F30974"/>
    <w:rsid w:val="00F37BEB"/>
    <w:rsid w:val="00F50525"/>
    <w:rsid w:val="00F73AC3"/>
    <w:rsid w:val="00F90F35"/>
    <w:rsid w:val="00F974A3"/>
    <w:rsid w:val="00FA3806"/>
    <w:rsid w:val="00FB4AF1"/>
    <w:rsid w:val="00FC01EB"/>
    <w:rsid w:val="00FD2410"/>
    <w:rsid w:val="00FD4877"/>
    <w:rsid w:val="02539AC7"/>
    <w:rsid w:val="0A171C6D"/>
    <w:rsid w:val="0D8FEA91"/>
    <w:rsid w:val="3D190DAA"/>
    <w:rsid w:val="3EB4DE0B"/>
    <w:rsid w:val="51D8CD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43411EE9"/>
  <w15:chartTrackingRefBased/>
  <w15:docId w15:val="{49216373-73B9-4768-8D8B-4CB042F72B1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Pr>
      <w:rFonts w:ascii="Arial" w:hAnsi="Arial"/>
      <w:sz w:val="22"/>
    </w:rPr>
  </w:style>
  <w:style w:type="paragraph" w:styleId="berschrift1">
    <w:name w:val="heading 1"/>
    <w:basedOn w:val="Standard"/>
    <w:next w:val="Standard"/>
    <w:qFormat/>
    <w:pPr>
      <w:keepNext/>
      <w:spacing w:before="60" w:after="60"/>
      <w:jc w:val="center"/>
      <w:outlineLvl w:val="0"/>
    </w:pPr>
    <w:rPr>
      <w:b/>
    </w:rPr>
  </w:style>
  <w:style w:type="paragraph" w:styleId="berschrift2">
    <w:name w:val="heading 2"/>
    <w:basedOn w:val="Standard"/>
    <w:next w:val="Standard"/>
    <w:qFormat/>
    <w:pPr>
      <w:keepNext/>
      <w:spacing w:before="60" w:after="60"/>
      <w:outlineLvl w:val="1"/>
    </w:pPr>
    <w:rPr>
      <w:b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416A77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Titel">
    <w:name w:val="Title"/>
    <w:basedOn w:val="Standard"/>
    <w:qFormat/>
    <w:pPr>
      <w:jc w:val="center"/>
    </w:pPr>
    <w:rPr>
      <w:b/>
    </w:rPr>
  </w:style>
  <w:style w:type="paragraph" w:styleId="Beschriftung">
    <w:name w:val="caption"/>
    <w:basedOn w:val="Standard"/>
    <w:next w:val="Standard"/>
    <w:qFormat/>
    <w:pPr>
      <w:spacing w:before="480" w:after="240"/>
    </w:pPr>
    <w:rPr>
      <w:b/>
      <w:caps/>
      <w:sz w:val="24"/>
    </w:rPr>
  </w:style>
  <w:style w:type="paragraph" w:styleId="Kopfzeile">
    <w:name w:val="header"/>
    <w:basedOn w:val="Standard"/>
    <w:semiHidden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pPr>
      <w:tabs>
        <w:tab w:val="center" w:pos="4536"/>
        <w:tab w:val="right" w:pos="9072"/>
      </w:tabs>
    </w:p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2F0882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uiPriority w:val="99"/>
    <w:semiHidden/>
    <w:rsid w:val="002F0882"/>
    <w:rPr>
      <w:rFonts w:ascii="Tahoma" w:hAnsi="Tahoma" w:cs="Tahoma"/>
      <w:sz w:val="16"/>
      <w:szCs w:val="16"/>
    </w:rPr>
  </w:style>
  <w:style w:type="paragraph" w:styleId="Listenabsatz">
    <w:name w:val="List Paragraph"/>
    <w:basedOn w:val="Standard"/>
    <w:uiPriority w:val="34"/>
    <w:qFormat/>
    <w:rsid w:val="008468C2"/>
    <w:pPr>
      <w:ind w:left="720"/>
      <w:contextualSpacing/>
    </w:pPr>
  </w:style>
  <w:style w:type="table" w:styleId="Tabellenraster">
    <w:name w:val="Table Grid"/>
    <w:basedOn w:val="NormaleTabelle"/>
    <w:uiPriority w:val="59"/>
    <w:rsid w:val="001D413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basedOn w:val="Absatz-Standardschriftart"/>
    <w:uiPriority w:val="99"/>
    <w:semiHidden/>
    <w:unhideWhenUsed/>
    <w:rsid w:val="00C527BF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C527BF"/>
    <w:rPr>
      <w:sz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C527BF"/>
    <w:rPr>
      <w:rFonts w:ascii="Arial" w:hAnsi="Arial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C527BF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C527BF"/>
    <w:rPr>
      <w:rFonts w:ascii="Arial" w:hAnsi="Arial"/>
      <w:b/>
      <w:bCs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416A77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Inhaltsverzeichnisberschrift">
    <w:name w:val="TOC Heading"/>
    <w:basedOn w:val="berschrift1"/>
    <w:next w:val="Standard"/>
    <w:uiPriority w:val="39"/>
    <w:unhideWhenUsed/>
    <w:qFormat/>
    <w:rsid w:val="00416A77"/>
    <w:pPr>
      <w:keepLines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color w:val="2F5496" w:themeColor="accent1" w:themeShade="BF"/>
      <w:sz w:val="32"/>
      <w:szCs w:val="32"/>
    </w:rPr>
  </w:style>
  <w:style w:type="paragraph" w:styleId="Verzeichnis3">
    <w:name w:val="toc 3"/>
    <w:basedOn w:val="Standard"/>
    <w:next w:val="Standard"/>
    <w:autoRedefine/>
    <w:uiPriority w:val="39"/>
    <w:unhideWhenUsed/>
    <w:rsid w:val="00416A77"/>
    <w:pPr>
      <w:spacing w:after="100"/>
      <w:ind w:left="440"/>
    </w:pPr>
  </w:style>
  <w:style w:type="character" w:styleId="Hyperlink">
    <w:name w:val="Hyperlink"/>
    <w:basedOn w:val="Absatz-Standardschriftart"/>
    <w:uiPriority w:val="99"/>
    <w:unhideWhenUsed/>
    <w:rsid w:val="00416A77"/>
    <w:rPr>
      <w:color w:val="0563C1" w:themeColor="hyperlink"/>
      <w:u w:val="single"/>
    </w:rPr>
  </w:style>
  <w:style w:type="character" w:customStyle="1" w:styleId="normaltextrun">
    <w:name w:val="normaltextrun"/>
    <w:basedOn w:val="Absatz-Standardschriftart"/>
    <w:rsid w:val="00DB7F5C"/>
  </w:style>
  <w:style w:type="paragraph" w:customStyle="1" w:styleId="paragraph">
    <w:name w:val="paragraph"/>
    <w:basedOn w:val="Standard"/>
    <w:rsid w:val="00DB7F5C"/>
    <w:pPr>
      <w:spacing w:before="100" w:beforeAutospacing="1" w:after="100" w:afterAutospacing="1"/>
    </w:pPr>
    <w:rPr>
      <w:rFonts w:ascii="Times New Roman" w:hAnsi="Times New Roman"/>
      <w:sz w:val="24"/>
      <w:szCs w:val="24"/>
    </w:rPr>
  </w:style>
  <w:style w:type="character" w:customStyle="1" w:styleId="eop">
    <w:name w:val="eop"/>
    <w:basedOn w:val="Absatz-Standardschriftart"/>
    <w:rsid w:val="00DB7F5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9479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08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jpeg"/><Relationship Id="rId26" Type="http://schemas.openxmlformats.org/officeDocument/2006/relationships/image" Target="media/image16.jpeg"/><Relationship Id="rId39" Type="http://schemas.openxmlformats.org/officeDocument/2006/relationships/image" Target="media/image29.png"/><Relationship Id="rId3" Type="http://schemas.openxmlformats.org/officeDocument/2006/relationships/customXml" Target="../customXml/item3.xml"/><Relationship Id="rId21" Type="http://schemas.openxmlformats.org/officeDocument/2006/relationships/image" Target="media/image11.jpeg"/><Relationship Id="rId34" Type="http://schemas.openxmlformats.org/officeDocument/2006/relationships/image" Target="media/image24.png"/><Relationship Id="rId42" Type="http://schemas.openxmlformats.org/officeDocument/2006/relationships/image" Target="media/image32.png"/><Relationship Id="rId47" Type="http://schemas.openxmlformats.org/officeDocument/2006/relationships/header" Target="header1.xml"/><Relationship Id="rId50" Type="http://schemas.openxmlformats.org/officeDocument/2006/relationships/footer" Target="footer2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33" Type="http://schemas.openxmlformats.org/officeDocument/2006/relationships/image" Target="media/image23.png"/><Relationship Id="rId38" Type="http://schemas.openxmlformats.org/officeDocument/2006/relationships/image" Target="media/image28.svg"/><Relationship Id="rId46" Type="http://schemas.openxmlformats.org/officeDocument/2006/relationships/image" Target="media/image36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jpeg"/><Relationship Id="rId29" Type="http://schemas.openxmlformats.org/officeDocument/2006/relationships/image" Target="media/image19.jpeg"/><Relationship Id="rId41" Type="http://schemas.openxmlformats.org/officeDocument/2006/relationships/image" Target="media/image31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4.jpeg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40" Type="http://schemas.openxmlformats.org/officeDocument/2006/relationships/image" Target="media/image30.png"/><Relationship Id="rId45" Type="http://schemas.openxmlformats.org/officeDocument/2006/relationships/image" Target="media/image35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36" Type="http://schemas.openxmlformats.org/officeDocument/2006/relationships/image" Target="media/image26.svg"/><Relationship Id="rId49" Type="http://schemas.openxmlformats.org/officeDocument/2006/relationships/header" Target="header2.xml"/><Relationship Id="rId10" Type="http://schemas.openxmlformats.org/officeDocument/2006/relationships/endnotes" Target="endnotes.xml"/><Relationship Id="rId19" Type="http://schemas.openxmlformats.org/officeDocument/2006/relationships/image" Target="media/image9.jpeg"/><Relationship Id="rId31" Type="http://schemas.openxmlformats.org/officeDocument/2006/relationships/image" Target="media/image21.png"/><Relationship Id="rId44" Type="http://schemas.openxmlformats.org/officeDocument/2006/relationships/image" Target="media/image34.png"/><Relationship Id="rId52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43" Type="http://schemas.openxmlformats.org/officeDocument/2006/relationships/image" Target="media/image33.png"/><Relationship Id="rId48" Type="http://schemas.openxmlformats.org/officeDocument/2006/relationships/footer" Target="footer1.xml"/><Relationship Id="rId8" Type="http://schemas.openxmlformats.org/officeDocument/2006/relationships/webSettings" Target="webSettings.xml"/><Relationship Id="rId51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7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7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\\ugfde11.de.ugfischer.com\public\vorlagen\fite\Intern-hoch-d.dotx" TargetMode="Externa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ED625FADBF3ED468384CC8C5CFA3B61" ma:contentTypeVersion="19" ma:contentTypeDescription="Ein neues Dokument erstellen." ma:contentTypeScope="" ma:versionID="92bb98eb9387466097d6af097d772f7d">
  <xsd:schema xmlns:xsd="http://www.w3.org/2001/XMLSchema" xmlns:xs="http://www.w3.org/2001/XMLSchema" xmlns:p="http://schemas.microsoft.com/office/2006/metadata/properties" xmlns:ns2="ea79bf52-7098-41fc-8881-a3872bd99c43" xmlns:ns3="e047a197-46ab-4299-92cd-ec119e6fe81f" targetNamespace="http://schemas.microsoft.com/office/2006/metadata/properties" ma:root="true" ma:fieldsID="b448df568d823ff96785f835e0bf08c9" ns2:_="" ns3:_="">
    <xsd:import namespace="ea79bf52-7098-41fc-8881-a3872bd99c43"/>
    <xsd:import namespace="e047a197-46ab-4299-92cd-ec119e6fe81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CR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Datum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79bf52-7098-41fc-8881-a3872bd99c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hidden="true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hidden="true" ma:internalName="MediaServiceOCR" ma:readOnly="true">
      <xsd:simpleType>
        <xsd:restriction base="dms:Note"/>
      </xsd:simpleType>
    </xsd:element>
    <xsd:element name="MediaServiceLocation" ma:index="17" nillable="true" ma:displayName="Location" ma:hidden="true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hidden="true" ma:internalName="MediaServiceKeyPoints" ma:readOnly="true">
      <xsd:simpleType>
        <xsd:restriction base="dms:Note"/>
      </xsd:simpleType>
    </xsd:element>
    <xsd:element name="Datum" ma:index="20" nillable="true" ma:displayName="Datum" ma:format="DateOnly" ma:internalName="Datum">
      <xsd:simpleType>
        <xsd:restriction base="dms:DateTime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047a197-46ab-4299-92cd-ec119e6fe81f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Freigegeben für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Freigegeben für - Details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Inhaltstyp"/>
        <xsd:element ref="dc:title" minOccurs="0" maxOccurs="1" ma:index="1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atum xmlns="ea79bf52-7098-41fc-8881-a3872bd99c43" xsi:nil="true"/>
    <SharedWithUsers xmlns="e047a197-46ab-4299-92cd-ec119e6fe81f">
      <UserInfo>
        <DisplayName>Reich, Jasmin</DisplayName>
        <AccountId>13</AccountId>
        <AccountType/>
      </UserInfo>
      <UserInfo>
        <DisplayName>Vater, Markus</DisplayName>
        <AccountId>396</AccountId>
        <AccountType/>
      </UserInfo>
    </SharedWithUsers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9A7ED3F6-F877-422B-9F91-1D1D05EE2BF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a79bf52-7098-41fc-8881-a3872bd99c43"/>
    <ds:schemaRef ds:uri="e047a197-46ab-4299-92cd-ec119e6fe81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C5E45797-D108-4373-A5A2-051CA645EF73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64AE3D75-CB75-42A2-B677-F33F83B85ADB}">
  <ds:schemaRefs>
    <ds:schemaRef ds:uri="http://schemas.microsoft.com/office/2006/metadata/properties"/>
    <ds:schemaRef ds:uri="http://schemas.microsoft.com/office/infopath/2007/PartnerControls"/>
    <ds:schemaRef ds:uri="ea79bf52-7098-41fc-8881-a3872bd99c43"/>
    <ds:schemaRef ds:uri="e047a197-46ab-4299-92cd-ec119e6fe81f"/>
  </ds:schemaRefs>
</ds:datastoreItem>
</file>

<file path=customXml/itemProps4.xml><?xml version="1.0" encoding="utf-8"?>
<ds:datastoreItem xmlns:ds="http://schemas.openxmlformats.org/officeDocument/2006/customXml" ds:itemID="{5BB9C25F-F081-4FCD-96BE-F9626FE210F6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Intern-hoch-d.dotx</Template>
  <TotalTime>0</TotalTime>
  <Pages>9</Pages>
  <Words>666</Words>
  <Characters>4196</Characters>
  <Application>Microsoft Office Word</Application>
  <DocSecurity>0</DocSecurity>
  <Lines>34</Lines>
  <Paragraphs>9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intern-hoch-dt</vt:lpstr>
    </vt:vector>
  </TitlesOfParts>
  <Company>fischerwerke</Company>
  <LinksUpToDate>false</LinksUpToDate>
  <CharactersWithSpaces>4853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intern-hoch-dt</dc:title>
  <dc:subject/>
  <dc:creator>Knecht, Hartmut</dc:creator>
  <cp:keywords/>
  <dc:description/>
  <cp:lastModifiedBy>Reich, Jasmin</cp:lastModifiedBy>
  <cp:revision>10</cp:revision>
  <cp:lastPrinted>2005-11-25T15:35:00Z</cp:lastPrinted>
  <dcterms:created xsi:type="dcterms:W3CDTF">2022-03-14T12:28:00Z</dcterms:created>
  <dcterms:modified xsi:type="dcterms:W3CDTF">2022-03-18T10:09:00Z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0x0101007ED625FADBF3ED468384CC8C5CFA3B61</vt:lpwstr>
  </property>
</Properties>
</file>