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05E8CB" w14:textId="77777777" w:rsidR="008B4844" w:rsidRPr="00EF323F" w:rsidRDefault="008B4844" w:rsidP="009B3094">
      <w:pPr>
        <w:pStyle w:val="Kategorie"/>
        <w:spacing w:before="100" w:beforeAutospacing="1"/>
        <w:rPr>
          <w:sz w:val="32"/>
          <w:szCs w:val="24"/>
        </w:rPr>
      </w:pPr>
      <w:r w:rsidRPr="00EF323F">
        <w:rPr>
          <w:sz w:val="32"/>
          <w:szCs w:val="24"/>
        </w:rPr>
        <w:t>Lösungsblatt</w:t>
      </w:r>
      <w:r w:rsidR="00090964">
        <w:rPr>
          <w:sz w:val="32"/>
          <w:szCs w:val="24"/>
        </w:rPr>
        <w:t xml:space="preserve"> </w:t>
      </w:r>
    </w:p>
    <w:p w14:paraId="54C07A8D" w14:textId="77777777" w:rsidR="008B4844" w:rsidRDefault="009C68DF" w:rsidP="00157016">
      <w:pPr>
        <w:pStyle w:val="berschrift1"/>
      </w:pPr>
      <w:r>
        <w:t xml:space="preserve">Aufgabe </w:t>
      </w:r>
      <w:r w:rsidR="00157016">
        <w:t>2</w:t>
      </w:r>
      <w:r w:rsidR="00090964">
        <w:t>:</w:t>
      </w:r>
      <w:r>
        <w:t xml:space="preserve"> Parkhaus</w:t>
      </w:r>
      <w:r w:rsidR="00B658A1">
        <w:t>schranke</w:t>
      </w:r>
    </w:p>
    <w:p w14:paraId="772A6602" w14:textId="65935CBE" w:rsidR="00E1562C" w:rsidRPr="00A014D4" w:rsidRDefault="00B658A1" w:rsidP="00C45A62">
      <w:pPr>
        <w:pStyle w:val="Abstract"/>
        <w:rPr>
          <w:rFonts w:asciiTheme="minorBidi" w:hAnsiTheme="minorBidi" w:cstheme="minorBidi"/>
        </w:rPr>
      </w:pPr>
      <w:r w:rsidRPr="00A014D4">
        <w:rPr>
          <w:rFonts w:asciiTheme="minorBidi" w:hAnsiTheme="minorBidi" w:cstheme="minorBidi"/>
        </w:rPr>
        <w:t xml:space="preserve">Das Stoppen des Motors beim Öffnen und Schließen der Schranke wird in drei unterschiedlichen Varianten </w:t>
      </w:r>
      <w:r w:rsidR="00C45A62">
        <w:rPr>
          <w:rFonts w:asciiTheme="minorBidi" w:hAnsiTheme="minorBidi" w:cstheme="minorBidi"/>
        </w:rPr>
        <w:t>umgesetzt</w:t>
      </w:r>
      <w:r w:rsidRPr="00A014D4">
        <w:rPr>
          <w:rFonts w:asciiTheme="minorBidi" w:hAnsiTheme="minorBidi" w:cstheme="minorBidi"/>
        </w:rPr>
        <w:t>: mit Endlagentastern, einem Impulsrad und einem Encoder</w:t>
      </w:r>
      <w:r w:rsidR="00165F39" w:rsidRPr="00A014D4">
        <w:rPr>
          <w:rFonts w:asciiTheme="minorBidi" w:hAnsiTheme="minorBidi" w:cstheme="minorBidi"/>
        </w:rPr>
        <w:t xml:space="preserve">. </w:t>
      </w:r>
      <w:r w:rsidRPr="00A014D4">
        <w:rPr>
          <w:rFonts w:asciiTheme="minorBidi" w:hAnsiTheme="minorBidi" w:cstheme="minorBidi"/>
        </w:rPr>
        <w:t xml:space="preserve">Darüber </w:t>
      </w:r>
      <w:r w:rsidR="009C68DF" w:rsidRPr="00A014D4">
        <w:rPr>
          <w:rFonts w:asciiTheme="minorBidi" w:hAnsiTheme="minorBidi" w:cstheme="minorBidi"/>
        </w:rPr>
        <w:t>lernen</w:t>
      </w:r>
      <w:r w:rsidRPr="00A014D4">
        <w:rPr>
          <w:rFonts w:asciiTheme="minorBidi" w:hAnsiTheme="minorBidi" w:cstheme="minorBidi"/>
        </w:rPr>
        <w:t xml:space="preserve"> die Schüler die Funktion ein</w:t>
      </w:r>
      <w:r w:rsidR="009C68DF" w:rsidRPr="00A014D4">
        <w:rPr>
          <w:rFonts w:asciiTheme="minorBidi" w:hAnsiTheme="minorBidi" w:cstheme="minorBidi"/>
        </w:rPr>
        <w:t>es Winkel</w:t>
      </w:r>
      <w:r w:rsidR="003168F1">
        <w:rPr>
          <w:rFonts w:asciiTheme="minorBidi" w:hAnsiTheme="minorBidi" w:cstheme="minorBidi"/>
        </w:rPr>
        <w:softHyphen/>
      </w:r>
      <w:r w:rsidR="009C68DF" w:rsidRPr="00A014D4">
        <w:rPr>
          <w:rFonts w:asciiTheme="minorBidi" w:hAnsiTheme="minorBidi" w:cstheme="minorBidi"/>
        </w:rPr>
        <w:t>änderungs</w:t>
      </w:r>
      <w:r w:rsidR="003168F1">
        <w:rPr>
          <w:rFonts w:asciiTheme="minorBidi" w:hAnsiTheme="minorBidi" w:cstheme="minorBidi"/>
        </w:rPr>
        <w:softHyphen/>
      </w:r>
      <w:r w:rsidR="009C68DF" w:rsidRPr="00A014D4">
        <w:rPr>
          <w:rFonts w:asciiTheme="minorBidi" w:hAnsiTheme="minorBidi" w:cstheme="minorBidi"/>
        </w:rPr>
        <w:t>sensors (Dreh</w:t>
      </w:r>
      <w:r w:rsidRPr="00A014D4">
        <w:rPr>
          <w:rFonts w:asciiTheme="minorBidi" w:hAnsiTheme="minorBidi" w:cstheme="minorBidi"/>
        </w:rPr>
        <w:t>winkelgeber) kennen</w:t>
      </w:r>
      <w:r w:rsidR="006A32D0" w:rsidRPr="00A014D4">
        <w:rPr>
          <w:rFonts w:asciiTheme="minorBidi" w:hAnsiTheme="minorBidi" w:cstheme="minorBidi"/>
        </w:rPr>
        <w:t xml:space="preserve">. </w:t>
      </w:r>
      <w:r w:rsidR="00165F39" w:rsidRPr="00A014D4">
        <w:rPr>
          <w:rFonts w:asciiTheme="minorBidi" w:hAnsiTheme="minorBidi" w:cstheme="minorBidi"/>
        </w:rPr>
        <w:t xml:space="preserve">Die Aufgabe ist </w:t>
      </w:r>
      <w:r w:rsidR="009C68DF" w:rsidRPr="00A014D4">
        <w:rPr>
          <w:rFonts w:asciiTheme="minorBidi" w:hAnsiTheme="minorBidi" w:cstheme="minorBidi"/>
        </w:rPr>
        <w:t xml:space="preserve">außerdem gut </w:t>
      </w:r>
      <w:r w:rsidR="00165F39" w:rsidRPr="00A014D4">
        <w:rPr>
          <w:rFonts w:asciiTheme="minorBidi" w:hAnsiTheme="minorBidi" w:cstheme="minorBidi"/>
        </w:rPr>
        <w:t xml:space="preserve">zum Verständnis der Bedeutung und Funktionsweise Endlicher Automaten geeignet, daher sollte vor Beginn der Programmierung </w:t>
      </w:r>
      <w:r w:rsidR="009C6B9D" w:rsidRPr="00A014D4">
        <w:rPr>
          <w:rFonts w:asciiTheme="minorBidi" w:hAnsiTheme="minorBidi" w:cstheme="minorBidi"/>
        </w:rPr>
        <w:t xml:space="preserve">die Lösung zunächst als </w:t>
      </w:r>
      <w:r w:rsidR="00165F39" w:rsidRPr="00A014D4">
        <w:rPr>
          <w:rFonts w:asciiTheme="minorBidi" w:hAnsiTheme="minorBidi" w:cstheme="minorBidi"/>
        </w:rPr>
        <w:t xml:space="preserve">Zustandsübergangsdiagramm </w:t>
      </w:r>
      <w:r w:rsidR="009C6B9D" w:rsidRPr="00A014D4">
        <w:rPr>
          <w:rFonts w:asciiTheme="minorBidi" w:hAnsiTheme="minorBidi" w:cstheme="minorBidi"/>
        </w:rPr>
        <w:t>dargestellt werden</w:t>
      </w:r>
      <w:r w:rsidR="00165F39" w:rsidRPr="00A014D4">
        <w:rPr>
          <w:rFonts w:asciiTheme="minorBidi" w:hAnsiTheme="minorBidi" w:cstheme="minorBidi"/>
        </w:rPr>
        <w:t xml:space="preserve">. </w:t>
      </w:r>
    </w:p>
    <w:p w14:paraId="70BF067F" w14:textId="77777777" w:rsidR="00C45369" w:rsidRDefault="00C45369" w:rsidP="00C45369">
      <w:pPr>
        <w:pStyle w:val="berschrift2"/>
      </w:pPr>
      <w:r>
        <w:t>Konstruktionsaufgabe</w:t>
      </w:r>
    </w:p>
    <w:p w14:paraId="6B69191D" w14:textId="5F2D2BB9" w:rsidR="00C45369" w:rsidRDefault="00C45369" w:rsidP="00C45369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Siehe Bauanleitung</w:t>
      </w:r>
      <w:r w:rsidR="00297FF5">
        <w:rPr>
          <w:rFonts w:asciiTheme="minorBidi" w:hAnsiTheme="minorBidi" w:cstheme="minorBidi"/>
        </w:rPr>
        <w:t xml:space="preserve"> (Knickschranke, Version 1)</w:t>
      </w:r>
      <w:r>
        <w:rPr>
          <w:rFonts w:asciiTheme="minorBidi" w:hAnsiTheme="minorBidi" w:cstheme="minorBidi"/>
        </w:rPr>
        <w:t xml:space="preserve">. </w:t>
      </w:r>
    </w:p>
    <w:p w14:paraId="39F56BCA" w14:textId="77777777" w:rsidR="00C45369" w:rsidRDefault="00C45369" w:rsidP="00C45369">
      <w:pPr>
        <w:rPr>
          <w:rFonts w:asciiTheme="minorBidi" w:hAnsiTheme="minorBidi" w:cstheme="minorBidi"/>
        </w:rPr>
      </w:pPr>
    </w:p>
    <w:p w14:paraId="61779C1A" w14:textId="766593CF" w:rsidR="00100677" w:rsidRDefault="00100677" w:rsidP="00100677">
      <w:pPr>
        <w:pStyle w:val="berschrift2"/>
      </w:pPr>
      <w:r>
        <w:t>Programmieraufgaben</w:t>
      </w:r>
    </w:p>
    <w:p w14:paraId="4F7DFA73" w14:textId="77777777" w:rsidR="00142B9E" w:rsidRDefault="00142B9E" w:rsidP="00433E60">
      <w:pPr>
        <w:rPr>
          <w:rFonts w:asciiTheme="minorBidi" w:hAnsiTheme="minorBidi" w:cstheme="minorBidi"/>
          <w:b/>
        </w:rPr>
      </w:pPr>
    </w:p>
    <w:p w14:paraId="700C09D0" w14:textId="35CF4315" w:rsidR="00E43BE5" w:rsidRPr="00142B9E" w:rsidRDefault="00433E60" w:rsidP="00433E60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1</w:t>
      </w:r>
      <w:r w:rsidR="0060424D" w:rsidRPr="00142B9E">
        <w:rPr>
          <w:rFonts w:asciiTheme="minorBidi" w:hAnsiTheme="minorBidi" w:cstheme="minorBidi"/>
          <w:b/>
        </w:rPr>
        <w:t xml:space="preserve">. </w:t>
      </w:r>
      <w:r w:rsidR="00E43BE5" w:rsidRPr="00142B9E">
        <w:rPr>
          <w:rFonts w:asciiTheme="minorBidi" w:hAnsiTheme="minorBidi" w:cstheme="minorBidi"/>
          <w:b/>
        </w:rPr>
        <w:t>Schranke mit Endlagentastern</w:t>
      </w:r>
    </w:p>
    <w:p w14:paraId="5C14D9F0" w14:textId="41A9DF7C" w:rsidR="0060424D" w:rsidRDefault="00E43BE5" w:rsidP="00433E6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60424D">
        <w:rPr>
          <w:rFonts w:asciiTheme="minorBidi" w:hAnsiTheme="minorBidi" w:cstheme="minorBidi"/>
        </w:rPr>
        <w:t>der Sensoren und Aktoren:</w:t>
      </w:r>
    </w:p>
    <w:p w14:paraId="0CDEC042" w14:textId="070C5E8C" w:rsidR="0060424D" w:rsidRDefault="0060424D" w:rsidP="0060424D">
      <w:pPr>
        <w:jc w:val="center"/>
        <w:rPr>
          <w:rFonts w:asciiTheme="minorBidi" w:hAnsiTheme="minorBidi" w:cstheme="minorBidi"/>
        </w:rPr>
      </w:pPr>
      <w:r w:rsidRPr="0060424D">
        <w:rPr>
          <w:rFonts w:asciiTheme="minorBidi" w:hAnsiTheme="minorBidi" w:cstheme="minorBidi"/>
          <w:noProof/>
        </w:rPr>
        <w:drawing>
          <wp:inline distT="0" distB="0" distL="0" distR="0" wp14:anchorId="0093D96F" wp14:editId="5287E2F6">
            <wp:extent cx="2713990" cy="381419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381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44437" w14:textId="77777777" w:rsidR="0060424D" w:rsidRDefault="0060424D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44AC704E" w14:textId="421AEA88" w:rsidR="00433E60" w:rsidRDefault="0060424D" w:rsidP="00433E6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1</w:t>
      </w:r>
      <w:r w:rsidR="00100677">
        <w:rPr>
          <w:rFonts w:asciiTheme="minorBidi" w:hAnsiTheme="minorBidi" w:cstheme="minorBidi"/>
        </w:rPr>
        <w:t>a</w:t>
      </w:r>
      <w:r w:rsidR="00433E60">
        <w:rPr>
          <w:rFonts w:asciiTheme="minorBidi" w:hAnsiTheme="minorBidi" w:cstheme="minorBidi"/>
        </w:rPr>
        <w:t xml:space="preserve">. </w:t>
      </w:r>
      <w:r w:rsidR="00433E60" w:rsidRPr="009C6B9D">
        <w:rPr>
          <w:rFonts w:asciiTheme="minorBidi" w:hAnsiTheme="minorBidi" w:cstheme="minorBidi"/>
        </w:rPr>
        <w:t>Zustandsübergangsdiagramm:</w:t>
      </w:r>
    </w:p>
    <w:p w14:paraId="265D3887" w14:textId="7FCC9075" w:rsidR="00433E60" w:rsidRDefault="003168F1" w:rsidP="00433E6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5CEC2AD" wp14:editId="26358173">
            <wp:extent cx="4363720" cy="3479546"/>
            <wp:effectExtent l="0" t="0" r="0" b="698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3720" cy="347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CB4D2" w14:textId="6BF65A86" w:rsidR="001C2F56" w:rsidRPr="003168F1" w:rsidRDefault="00526B26" w:rsidP="003168F1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3168F1">
        <w:rPr>
          <w:rFonts w:asciiTheme="minorBidi" w:hAnsiTheme="minorBidi" w:cstheme="minorBidi"/>
          <w:i/>
          <w:iCs/>
          <w:lang w:val="en-GB"/>
        </w:rPr>
        <w:t>State-Transition_Diagramm_Boom_Gate_with_Stop_Position_Switch.drawio</w:t>
      </w:r>
    </w:p>
    <w:p w14:paraId="77266651" w14:textId="2B3F2D2E" w:rsidR="009C6B9D" w:rsidRDefault="00C45369" w:rsidP="009C6B9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</w:t>
      </w:r>
      <w:r w:rsidR="001C2F56">
        <w:rPr>
          <w:rFonts w:asciiTheme="minorBidi" w:hAnsiTheme="minorBidi" w:cstheme="minorBidi"/>
        </w:rPr>
        <w:t>Programm (Beispiel):</w:t>
      </w:r>
    </w:p>
    <w:p w14:paraId="17301CBA" w14:textId="5327C7DD" w:rsidR="009C6B9D" w:rsidRDefault="004151CE" w:rsidP="009C6B9D">
      <w:pPr>
        <w:jc w:val="center"/>
        <w:rPr>
          <w:rFonts w:asciiTheme="minorBidi" w:hAnsiTheme="minorBidi" w:cstheme="minorBidi"/>
        </w:rPr>
      </w:pPr>
      <w:r w:rsidRPr="004151CE">
        <w:rPr>
          <w:rFonts w:asciiTheme="minorBidi" w:hAnsiTheme="minorBidi" w:cstheme="minorBidi"/>
          <w:noProof/>
        </w:rPr>
        <w:drawing>
          <wp:inline distT="0" distB="0" distL="0" distR="0" wp14:anchorId="382B5914" wp14:editId="59959E2B">
            <wp:extent cx="4060063" cy="368173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0063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D2845" w14:textId="77777777" w:rsidR="00526B26" w:rsidRPr="0060424D" w:rsidRDefault="00526B26" w:rsidP="00526B26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60424D">
        <w:rPr>
          <w:rFonts w:asciiTheme="minorBidi" w:hAnsiTheme="minorBidi" w:cstheme="minorBidi"/>
          <w:i/>
          <w:iCs/>
          <w:lang w:val="en-GB"/>
        </w:rPr>
        <w:t>Boom_Gate_with_Stop_Position_Switch.ft</w:t>
      </w:r>
      <w:proofErr w:type="spellEnd"/>
    </w:p>
    <w:p w14:paraId="6B4D3FC3" w14:textId="77777777" w:rsidR="00E43BE5" w:rsidRPr="00142B9E" w:rsidRDefault="004151CE" w:rsidP="00433E60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lastRenderedPageBreak/>
        <w:t xml:space="preserve">2. </w:t>
      </w:r>
      <w:r w:rsidR="00E43BE5" w:rsidRPr="00142B9E">
        <w:rPr>
          <w:rFonts w:asciiTheme="minorBidi" w:hAnsiTheme="minorBidi" w:cstheme="minorBidi"/>
          <w:b/>
        </w:rPr>
        <w:t>Schranke mit Impulsrad</w:t>
      </w:r>
    </w:p>
    <w:p w14:paraId="5BE1C8B0" w14:textId="2214318A" w:rsidR="0060424D" w:rsidRDefault="0060424D" w:rsidP="00433E6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An C1 wird der frei gewordene obere Endlagentaster angeschlossen, der nun vom Impulsrad betätigt wird</w:t>
      </w:r>
      <w:r w:rsidR="00297FF5">
        <w:rPr>
          <w:rFonts w:asciiTheme="minorBidi" w:hAnsiTheme="minorBidi" w:cstheme="minorBidi"/>
        </w:rPr>
        <w:t xml:space="preserve"> (siehe Bauanleitung, Knickschranke Version 2).</w:t>
      </w:r>
      <w:r w:rsidR="005215F6">
        <w:rPr>
          <w:rFonts w:asciiTheme="minorBidi" w:hAnsiTheme="minorBidi" w:cstheme="minorBidi"/>
        </w:rPr>
        <w:t xml:space="preserve"> </w:t>
      </w:r>
    </w:p>
    <w:p w14:paraId="7BBD48FB" w14:textId="6D7A2DAD" w:rsidR="005215F6" w:rsidRDefault="005215F6" w:rsidP="005215F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337381E" wp14:editId="3DA56088">
            <wp:extent cx="3839845" cy="2682240"/>
            <wp:effectExtent l="0" t="0" r="8255" b="381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0F9CB" w14:textId="7B4DAB98" w:rsidR="00433E60" w:rsidRDefault="00100677" w:rsidP="00433E6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433E60">
        <w:rPr>
          <w:rFonts w:asciiTheme="minorBidi" w:hAnsiTheme="minorBidi" w:cstheme="minorBidi"/>
        </w:rPr>
        <w:t>a. Es sind vier Impulse erforderlich (eine Achsumdrehung des Motors = 4 Impulse, Untersetzung 1:4, also 16 Impulse je Umdrehung der Schrankenachse</w:t>
      </w:r>
      <w:r w:rsidR="00C03CEB">
        <w:rPr>
          <w:rFonts w:asciiTheme="minorBidi" w:hAnsiTheme="minorBidi" w:cstheme="minorBidi"/>
        </w:rPr>
        <w:t>, für einen Viertelkreis also vier</w:t>
      </w:r>
      <w:r w:rsidR="00433E60">
        <w:rPr>
          <w:rFonts w:asciiTheme="minorBidi" w:hAnsiTheme="minorBidi" w:cstheme="minorBidi"/>
        </w:rPr>
        <w:t>).</w:t>
      </w:r>
    </w:p>
    <w:p w14:paraId="4C6B932C" w14:textId="01DD64C8" w:rsidR="00433E60" w:rsidRDefault="00100677" w:rsidP="008B484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433E60">
        <w:rPr>
          <w:rFonts w:asciiTheme="minorBidi" w:hAnsiTheme="minorBidi" w:cstheme="minorBidi"/>
        </w:rPr>
        <w:t>b. Angepasstes Zustandsübergangsdiagramm:</w:t>
      </w:r>
    </w:p>
    <w:p w14:paraId="4233B85A" w14:textId="77777777" w:rsidR="00297FF5" w:rsidRDefault="00297FF5" w:rsidP="008B4844">
      <w:pPr>
        <w:rPr>
          <w:rFonts w:asciiTheme="minorBidi" w:hAnsiTheme="minorBidi" w:cstheme="minorBidi"/>
        </w:rPr>
      </w:pPr>
    </w:p>
    <w:p w14:paraId="55F9E230" w14:textId="6B86B7FB" w:rsidR="00433E60" w:rsidRDefault="003168F1" w:rsidP="00433E6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067C86A" wp14:editId="5C14ACC0">
            <wp:extent cx="4362450" cy="3477514"/>
            <wp:effectExtent l="0" t="0" r="0" b="889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47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42E60" w14:textId="77777777" w:rsidR="00526B26" w:rsidRPr="003168F1" w:rsidRDefault="00526B26" w:rsidP="00526B26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3168F1">
        <w:rPr>
          <w:rFonts w:asciiTheme="minorBidi" w:hAnsiTheme="minorBidi" w:cstheme="minorBidi"/>
          <w:i/>
          <w:iCs/>
          <w:lang w:val="en-GB"/>
        </w:rPr>
        <w:t>State-</w:t>
      </w:r>
      <w:proofErr w:type="spellStart"/>
      <w:r w:rsidRPr="003168F1">
        <w:rPr>
          <w:rFonts w:asciiTheme="minorBidi" w:hAnsiTheme="minorBidi" w:cstheme="minorBidi"/>
          <w:i/>
          <w:iCs/>
          <w:lang w:val="en-GB"/>
        </w:rPr>
        <w:t>Transition_Diagram_Boom_Gate_with_Pulse_Wheel.drawio</w:t>
      </w:r>
      <w:proofErr w:type="spellEnd"/>
    </w:p>
    <w:p w14:paraId="54464AF9" w14:textId="77777777" w:rsidR="0060424D" w:rsidRDefault="00100677" w:rsidP="00A8670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C03CEB">
        <w:rPr>
          <w:rFonts w:asciiTheme="minorBidi" w:hAnsiTheme="minorBidi" w:cstheme="minorBidi"/>
        </w:rPr>
        <w:t>c.</w:t>
      </w:r>
      <w:r w:rsidR="00433E60">
        <w:rPr>
          <w:rFonts w:asciiTheme="minorBidi" w:hAnsiTheme="minorBidi" w:cstheme="minorBidi"/>
        </w:rPr>
        <w:t xml:space="preserve"> </w:t>
      </w:r>
      <w:r w:rsidR="00CD1103">
        <w:rPr>
          <w:rFonts w:asciiTheme="minorBidi" w:hAnsiTheme="minorBidi" w:cstheme="minorBidi"/>
        </w:rPr>
        <w:t xml:space="preserve">Der vom Impulsrad betätigte Taster wird als „Encoder </w:t>
      </w:r>
      <w:r w:rsidR="00A8670D">
        <w:rPr>
          <w:rFonts w:asciiTheme="minorBidi" w:hAnsiTheme="minorBidi" w:cstheme="minorBidi"/>
        </w:rPr>
        <w:t>C</w:t>
      </w:r>
      <w:r w:rsidR="00CD1103">
        <w:rPr>
          <w:rFonts w:asciiTheme="minorBidi" w:hAnsiTheme="minorBidi" w:cstheme="minorBidi"/>
        </w:rPr>
        <w:t>ounter“ für den Motor M1 genutzt, damit der Motor mit einem Schrittweiten-Befehl über vier Impulse gesteuert werden kann.</w:t>
      </w:r>
      <w:r w:rsidR="0060424D">
        <w:rPr>
          <w:rFonts w:asciiTheme="minorBidi" w:hAnsiTheme="minorBidi" w:cstheme="minorBidi"/>
        </w:rPr>
        <w:t xml:space="preserve"> </w:t>
      </w:r>
    </w:p>
    <w:p w14:paraId="240B67F4" w14:textId="0C75285C" w:rsidR="0060424D" w:rsidRDefault="0060424D" w:rsidP="00A8670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Bei der Programmierung ist zu beachten, dass für die Motoransteuerung nur die Encoder-Motor-Befehle verwendet werden (rotes </w:t>
      </w:r>
      <w:r w:rsidR="005215F6">
        <w:rPr>
          <w:rFonts w:asciiTheme="minorBidi" w:hAnsiTheme="minorBidi" w:cstheme="minorBidi"/>
        </w:rPr>
        <w:t>Motor-</w:t>
      </w:r>
      <w:r>
        <w:rPr>
          <w:rFonts w:asciiTheme="minorBidi" w:hAnsiTheme="minorBidi" w:cstheme="minorBidi"/>
        </w:rPr>
        <w:t>Icon).</w:t>
      </w:r>
    </w:p>
    <w:p w14:paraId="19CA2395" w14:textId="62F331AB" w:rsidR="00433E60" w:rsidRDefault="001C2F56" w:rsidP="008B484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</w:p>
    <w:p w14:paraId="3670797C" w14:textId="77777777" w:rsidR="0060424D" w:rsidRDefault="0060424D" w:rsidP="008B4844">
      <w:pPr>
        <w:rPr>
          <w:rFonts w:asciiTheme="minorBidi" w:hAnsiTheme="minorBidi" w:cstheme="minorBidi"/>
        </w:rPr>
      </w:pPr>
    </w:p>
    <w:p w14:paraId="7AC3D84D" w14:textId="15A52928" w:rsidR="00433E60" w:rsidRDefault="004151CE" w:rsidP="00433E60">
      <w:pPr>
        <w:jc w:val="center"/>
        <w:rPr>
          <w:rFonts w:asciiTheme="minorBidi" w:hAnsiTheme="minorBidi" w:cstheme="minorBidi"/>
        </w:rPr>
      </w:pPr>
      <w:r w:rsidRPr="004151CE">
        <w:rPr>
          <w:rFonts w:asciiTheme="minorBidi" w:hAnsiTheme="minorBidi" w:cstheme="minorBidi"/>
          <w:noProof/>
        </w:rPr>
        <w:drawing>
          <wp:inline distT="0" distB="0" distL="0" distR="0" wp14:anchorId="7C289BCD" wp14:editId="5F9F44F3">
            <wp:extent cx="3882771" cy="3309493"/>
            <wp:effectExtent l="0" t="0" r="3810" b="571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82771" cy="3309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D1319" w14:textId="77777777" w:rsidR="00526B26" w:rsidRDefault="00526B26" w:rsidP="00526B26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3168F1">
        <w:rPr>
          <w:rFonts w:asciiTheme="minorBidi" w:hAnsiTheme="minorBidi" w:cstheme="minorBidi"/>
          <w:i/>
          <w:iCs/>
          <w:lang w:val="en-GB"/>
        </w:rPr>
        <w:t>Boom_Gate_with_Pulse_Wheel.ft</w:t>
      </w:r>
      <w:proofErr w:type="spellEnd"/>
    </w:p>
    <w:p w14:paraId="4D184FE2" w14:textId="77777777" w:rsidR="00297FF5" w:rsidRPr="006F5B89" w:rsidRDefault="00297FF5">
      <w:pPr>
        <w:spacing w:after="0"/>
        <w:jc w:val="left"/>
        <w:rPr>
          <w:rFonts w:asciiTheme="minorBidi" w:hAnsiTheme="minorBidi" w:cstheme="minorBidi"/>
          <w:b/>
          <w:lang w:val="en-GB"/>
        </w:rPr>
      </w:pPr>
      <w:r w:rsidRPr="006F5B89">
        <w:rPr>
          <w:rFonts w:asciiTheme="minorBidi" w:hAnsiTheme="minorBidi" w:cstheme="minorBidi"/>
          <w:b/>
          <w:lang w:val="en-GB"/>
        </w:rPr>
        <w:br w:type="page"/>
      </w:r>
    </w:p>
    <w:p w14:paraId="0494B44D" w14:textId="55342911" w:rsidR="00E43BE5" w:rsidRPr="00142B9E" w:rsidRDefault="00100677" w:rsidP="00100677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3</w:t>
      </w:r>
      <w:r w:rsidR="0060424D" w:rsidRPr="00142B9E">
        <w:rPr>
          <w:rFonts w:asciiTheme="minorBidi" w:hAnsiTheme="minorBidi" w:cstheme="minorBidi"/>
          <w:b/>
        </w:rPr>
        <w:t xml:space="preserve">. </w:t>
      </w:r>
      <w:r w:rsidR="00E43BE5" w:rsidRPr="00142B9E">
        <w:rPr>
          <w:rFonts w:asciiTheme="minorBidi" w:hAnsiTheme="minorBidi" w:cstheme="minorBidi"/>
          <w:b/>
        </w:rPr>
        <w:t>Schranke mit Magnetencoder</w:t>
      </w:r>
    </w:p>
    <w:p w14:paraId="40023E26" w14:textId="597E65AD" w:rsidR="0060424D" w:rsidRDefault="0060424D" w:rsidP="0010067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Statt des Impulsrad-Tasters wird der Datenausgang des Encoder-Motors an C1 angeschlossen</w:t>
      </w:r>
      <w:r w:rsidR="00297FF5">
        <w:rPr>
          <w:rFonts w:asciiTheme="minorBidi" w:hAnsiTheme="minorBidi" w:cstheme="minorBidi"/>
        </w:rPr>
        <w:t xml:space="preserve"> (siehe Bauanleitung, Knickschranke Version 3)</w:t>
      </w:r>
      <w:r>
        <w:rPr>
          <w:rFonts w:asciiTheme="minorBidi" w:hAnsiTheme="minorBidi" w:cstheme="minorBidi"/>
        </w:rPr>
        <w:t xml:space="preserve">. Die Konfiguration des Controllers </w:t>
      </w:r>
      <w:r w:rsidR="00297FF5">
        <w:rPr>
          <w:rFonts w:asciiTheme="minorBidi" w:hAnsiTheme="minorBidi" w:cstheme="minorBidi"/>
        </w:rPr>
        <w:t>muss nicht geändert werden</w:t>
      </w:r>
      <w:r>
        <w:rPr>
          <w:rFonts w:asciiTheme="minorBidi" w:hAnsiTheme="minorBidi" w:cstheme="minorBidi"/>
        </w:rPr>
        <w:t>.</w:t>
      </w:r>
    </w:p>
    <w:p w14:paraId="3A3A8425" w14:textId="31171817" w:rsidR="0014583C" w:rsidRPr="009C6B9D" w:rsidRDefault="0060424D" w:rsidP="0010067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100677">
        <w:rPr>
          <w:rFonts w:asciiTheme="minorBidi" w:hAnsiTheme="minorBidi" w:cstheme="minorBidi"/>
        </w:rPr>
        <w:t>a</w:t>
      </w:r>
      <w:r w:rsidR="00C03CEB">
        <w:rPr>
          <w:rFonts w:asciiTheme="minorBidi" w:hAnsiTheme="minorBidi" w:cstheme="minorBidi"/>
        </w:rPr>
        <w:t>. Die Rechnung ist einfach</w:t>
      </w:r>
      <w:r w:rsidR="00396B0E">
        <w:rPr>
          <w:rFonts w:asciiTheme="minorBidi" w:hAnsiTheme="minorBidi" w:cstheme="minorBidi"/>
        </w:rPr>
        <w:t xml:space="preserve">: </w:t>
      </w:r>
      <m:oMath>
        <m:r>
          <m:rPr>
            <m:sty m:val="p"/>
          </m:rPr>
          <w:rPr>
            <w:rFonts w:ascii="Cambria Math" w:hAnsi="Cambria Math" w:cstheme="minorBidi"/>
          </w:rPr>
          <m:t>63,9∙</m:t>
        </m:r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w:rPr>
                <w:rFonts w:ascii="Cambria Math" w:hAnsi="Cambria Math" w:cstheme="minorBidi"/>
              </w:rPr>
              <m:t>4</m:t>
            </m:r>
          </m:num>
          <m:den>
            <m:r>
              <w:rPr>
                <w:rFonts w:ascii="Cambria Math" w:hAnsi="Cambria Math" w:cstheme="minorBidi"/>
              </w:rPr>
              <m:t>4</m:t>
            </m:r>
          </m:den>
        </m:f>
        <m:r>
          <w:rPr>
            <w:rFonts w:ascii="Cambria Math" w:hAnsi="Cambria Math" w:cs="Calibri"/>
          </w:rPr>
          <m:t>≈</m:t>
        </m:r>
        <m:r>
          <w:rPr>
            <w:rFonts w:ascii="Cambria Math" w:hAnsi="Cambria Math" w:cstheme="minorBidi"/>
          </w:rPr>
          <m:t>64</m:t>
        </m:r>
      </m:oMath>
      <w:r w:rsidR="00C03CEB" w:rsidRPr="007E3AA1">
        <w:rPr>
          <w:rFonts w:asciiTheme="minorBidi" w:hAnsiTheme="minorBidi" w:cstheme="minorBidi"/>
        </w:rPr>
        <w:t xml:space="preserve"> Impulse</w:t>
      </w:r>
      <w:r w:rsidR="00C03CEB">
        <w:rPr>
          <w:rFonts w:asciiTheme="minorBidi" w:hAnsiTheme="minorBidi" w:cstheme="minorBidi"/>
        </w:rPr>
        <w:t>.</w:t>
      </w:r>
    </w:p>
    <w:p w14:paraId="71EC620B" w14:textId="376DAB74" w:rsidR="00C03CEB" w:rsidRDefault="00100677" w:rsidP="00C03CEB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3b. </w:t>
      </w:r>
      <w:r w:rsidR="001C2F56">
        <w:rPr>
          <w:rFonts w:asciiTheme="minorBidi" w:hAnsiTheme="minorBidi" w:cstheme="minorBidi"/>
        </w:rPr>
        <w:t>Programm (Beispiel):</w:t>
      </w:r>
    </w:p>
    <w:p w14:paraId="592649E8" w14:textId="77777777" w:rsidR="00297FF5" w:rsidRDefault="00297FF5" w:rsidP="00C03CEB">
      <w:pPr>
        <w:rPr>
          <w:rFonts w:asciiTheme="minorBidi" w:hAnsiTheme="minorBidi" w:cstheme="minorBidi"/>
        </w:rPr>
      </w:pPr>
    </w:p>
    <w:p w14:paraId="147A41B3" w14:textId="65AE3987" w:rsidR="00C03CEB" w:rsidRDefault="004151CE" w:rsidP="00C03CEB">
      <w:pPr>
        <w:jc w:val="center"/>
        <w:rPr>
          <w:rFonts w:asciiTheme="minorBidi" w:hAnsiTheme="minorBidi" w:cstheme="minorBidi"/>
        </w:rPr>
      </w:pPr>
      <w:r w:rsidRPr="004151CE">
        <w:rPr>
          <w:rFonts w:asciiTheme="minorBidi" w:hAnsiTheme="minorBidi" w:cstheme="minorBidi"/>
          <w:noProof/>
        </w:rPr>
        <w:drawing>
          <wp:inline distT="0" distB="0" distL="0" distR="0" wp14:anchorId="67E1E7A0" wp14:editId="7C251004">
            <wp:extent cx="3882771" cy="3336925"/>
            <wp:effectExtent l="0" t="0" r="381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82771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4650C" w14:textId="77777777" w:rsidR="00526B26" w:rsidRPr="00C45369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C45369">
        <w:rPr>
          <w:rFonts w:asciiTheme="minorBidi" w:hAnsiTheme="minorBidi" w:cstheme="minorBidi"/>
          <w:i/>
          <w:iCs/>
        </w:rPr>
        <w:t>Boom_Gate_with_Encoder.ft</w:t>
      </w:r>
      <w:proofErr w:type="spellEnd"/>
    </w:p>
    <w:p w14:paraId="71830B9E" w14:textId="77777777" w:rsidR="00E43BE5" w:rsidRDefault="00E43BE5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DC6C19A" w14:textId="74DA307C" w:rsidR="006E5EA8" w:rsidRDefault="006E5EA8" w:rsidP="006E5EA8">
      <w:pPr>
        <w:pStyle w:val="berschrift2"/>
      </w:pPr>
      <w:r>
        <w:t>Experimentieraufgaben</w:t>
      </w:r>
    </w:p>
    <w:p w14:paraId="732E3A42" w14:textId="77777777" w:rsidR="00142B9E" w:rsidRDefault="00142B9E" w:rsidP="006E5EA8">
      <w:pPr>
        <w:rPr>
          <w:rFonts w:asciiTheme="minorBidi" w:hAnsiTheme="minorBidi" w:cstheme="minorBidi"/>
          <w:b/>
        </w:rPr>
      </w:pPr>
    </w:p>
    <w:p w14:paraId="66B93BF6" w14:textId="77777777" w:rsidR="00E43BE5" w:rsidRPr="00142B9E" w:rsidRDefault="006E5EA8" w:rsidP="006E5EA8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1</w:t>
      </w:r>
      <w:r w:rsidR="00BB1EE8" w:rsidRPr="00142B9E">
        <w:rPr>
          <w:rFonts w:asciiTheme="minorBidi" w:hAnsiTheme="minorBidi" w:cstheme="minorBidi"/>
          <w:b/>
        </w:rPr>
        <w:t xml:space="preserve">. </w:t>
      </w:r>
      <w:r w:rsidR="00E43BE5" w:rsidRPr="00142B9E">
        <w:rPr>
          <w:rFonts w:asciiTheme="minorBidi" w:hAnsiTheme="minorBidi" w:cstheme="minorBidi"/>
          <w:b/>
        </w:rPr>
        <w:t>Schranke mit Bedarfstaster</w:t>
      </w:r>
    </w:p>
    <w:p w14:paraId="598DFF47" w14:textId="6B3E4214" w:rsidR="00BB1EE8" w:rsidRDefault="00BB1EE8" w:rsidP="006E5EA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Der Bedarfstaster wird mit I2 verbunden:</w:t>
      </w:r>
    </w:p>
    <w:p w14:paraId="00FB70F1" w14:textId="7B0C3714" w:rsidR="00BB1EE8" w:rsidRDefault="00297FF5" w:rsidP="00BB1EE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EA9E497" wp14:editId="18C250B8">
            <wp:extent cx="4511040" cy="2850515"/>
            <wp:effectExtent l="0" t="0" r="3810" b="698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F73EA" w14:textId="77777777" w:rsidR="00297FF5" w:rsidRDefault="00297FF5" w:rsidP="00BB1EE8">
      <w:pPr>
        <w:jc w:val="center"/>
        <w:rPr>
          <w:rFonts w:asciiTheme="minorBidi" w:hAnsiTheme="minorBidi" w:cstheme="minorBidi"/>
        </w:rPr>
      </w:pPr>
    </w:p>
    <w:p w14:paraId="3CFE028B" w14:textId="37871997" w:rsidR="006E5EA8" w:rsidRDefault="00BB1EE8" w:rsidP="006E5EA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</w:t>
      </w:r>
      <w:r w:rsidR="006E5EA8">
        <w:rPr>
          <w:rFonts w:asciiTheme="minorBidi" w:hAnsiTheme="minorBidi" w:cstheme="minorBidi"/>
        </w:rPr>
        <w:t>a. Angepasstes Zustandsübergangsdiagramm:</w:t>
      </w:r>
    </w:p>
    <w:p w14:paraId="77B460EA" w14:textId="34D0A0A1" w:rsidR="006E5EA8" w:rsidRDefault="003168F1" w:rsidP="006E5EA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2AF14DC" wp14:editId="44BBF09A">
            <wp:extent cx="4965700" cy="2821432"/>
            <wp:effectExtent l="0" t="0" r="635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28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75AB7" w14:textId="77777777" w:rsidR="00526B26" w:rsidRPr="003168F1" w:rsidRDefault="00526B26" w:rsidP="00526B26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3168F1">
        <w:rPr>
          <w:rFonts w:asciiTheme="minorBidi" w:hAnsiTheme="minorBidi" w:cstheme="minorBidi"/>
          <w:i/>
          <w:iCs/>
          <w:lang w:val="en-GB"/>
        </w:rPr>
        <w:t>State-Transition_Diagram_Boom_Gate_with_Pushbutton_Switch.drawio</w:t>
      </w:r>
    </w:p>
    <w:p w14:paraId="78B514E7" w14:textId="77777777" w:rsidR="00E43BE5" w:rsidRPr="006F5B89" w:rsidRDefault="00E43BE5">
      <w:pPr>
        <w:spacing w:after="0"/>
        <w:jc w:val="left"/>
        <w:rPr>
          <w:rFonts w:asciiTheme="minorBidi" w:hAnsiTheme="minorBidi" w:cstheme="minorBidi"/>
          <w:lang w:val="en-GB"/>
        </w:rPr>
      </w:pPr>
      <w:r w:rsidRPr="006F5B89">
        <w:rPr>
          <w:rFonts w:asciiTheme="minorBidi" w:hAnsiTheme="minorBidi" w:cstheme="minorBidi"/>
          <w:lang w:val="en-GB"/>
        </w:rPr>
        <w:br w:type="page"/>
      </w:r>
    </w:p>
    <w:p w14:paraId="146B3746" w14:textId="4B618EEE" w:rsidR="00323C22" w:rsidRDefault="006E5EA8" w:rsidP="00323C2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</w:t>
      </w:r>
      <w:r w:rsidR="001C2F56">
        <w:rPr>
          <w:rFonts w:asciiTheme="minorBidi" w:hAnsiTheme="minorBidi" w:cstheme="minorBidi"/>
        </w:rPr>
        <w:t>Programm (Beispiel):</w:t>
      </w:r>
    </w:p>
    <w:p w14:paraId="70342516" w14:textId="6F90A820" w:rsidR="006E5EA8" w:rsidRDefault="004151CE" w:rsidP="006E5EA8">
      <w:pPr>
        <w:jc w:val="center"/>
        <w:rPr>
          <w:rFonts w:asciiTheme="minorBidi" w:hAnsiTheme="minorBidi" w:cstheme="minorBidi"/>
        </w:rPr>
      </w:pPr>
      <w:r w:rsidRPr="004151CE">
        <w:rPr>
          <w:rFonts w:asciiTheme="minorBidi" w:hAnsiTheme="minorBidi" w:cstheme="minorBidi"/>
          <w:noProof/>
        </w:rPr>
        <w:drawing>
          <wp:inline distT="0" distB="0" distL="0" distR="0" wp14:anchorId="1B8EC49F" wp14:editId="2926B244">
            <wp:extent cx="4206748" cy="3883533"/>
            <wp:effectExtent l="0" t="0" r="3810" b="317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06748" cy="388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FA0B9" w14:textId="32C75171" w:rsidR="00CA0FD8" w:rsidRPr="004E0C98" w:rsidRDefault="00CA05BF" w:rsidP="006E5EA8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4E0C98">
        <w:rPr>
          <w:rFonts w:asciiTheme="minorBidi" w:hAnsiTheme="minorBidi" w:cstheme="minorBidi"/>
          <w:i/>
          <w:iCs/>
          <w:lang w:val="en-GB"/>
        </w:rPr>
        <w:t>Boom_Gate_with_Pushbutton_Switch</w:t>
      </w:r>
      <w:r w:rsidR="00CA0FD8" w:rsidRPr="004E0C98">
        <w:rPr>
          <w:rFonts w:asciiTheme="minorBidi" w:hAnsiTheme="minorBidi" w:cstheme="minorBidi"/>
          <w:i/>
          <w:iCs/>
          <w:lang w:val="en-GB"/>
        </w:rPr>
        <w:t>.ft</w:t>
      </w:r>
      <w:proofErr w:type="spellEnd"/>
    </w:p>
    <w:p w14:paraId="5E69AA5D" w14:textId="77777777" w:rsidR="00715483" w:rsidRPr="004E0C98" w:rsidRDefault="00715483" w:rsidP="00323C22">
      <w:pPr>
        <w:rPr>
          <w:rFonts w:asciiTheme="minorBidi" w:hAnsiTheme="minorBidi" w:cstheme="minorBidi"/>
          <w:lang w:val="en-GB"/>
        </w:rPr>
      </w:pPr>
    </w:p>
    <w:p w14:paraId="55EFD6F4" w14:textId="77777777" w:rsidR="00E43BE5" w:rsidRPr="00142B9E" w:rsidRDefault="00323C22" w:rsidP="00323C22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2</w:t>
      </w:r>
      <w:r w:rsidR="00BB1EE8" w:rsidRPr="00142B9E">
        <w:rPr>
          <w:rFonts w:asciiTheme="minorBidi" w:hAnsiTheme="minorBidi" w:cstheme="minorBidi"/>
          <w:b/>
        </w:rPr>
        <w:t xml:space="preserve">. </w:t>
      </w:r>
      <w:r w:rsidR="00E43BE5" w:rsidRPr="00142B9E">
        <w:rPr>
          <w:rFonts w:asciiTheme="minorBidi" w:hAnsiTheme="minorBidi" w:cstheme="minorBidi"/>
          <w:b/>
        </w:rPr>
        <w:t>Schranke mit Durchfahrtskontrolle</w:t>
      </w:r>
    </w:p>
    <w:p w14:paraId="1E515AB8" w14:textId="143A49F4" w:rsidR="00BB1EE8" w:rsidRDefault="005215F6" w:rsidP="00323C2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</w:t>
      </w:r>
      <w:r w:rsidR="00BB1EE8">
        <w:rPr>
          <w:rFonts w:asciiTheme="minorBidi" w:hAnsiTheme="minorBidi" w:cstheme="minorBidi"/>
        </w:rPr>
        <w:t xml:space="preserve"> des Fototransistors:</w:t>
      </w:r>
    </w:p>
    <w:p w14:paraId="779291E6" w14:textId="684447FF" w:rsidR="00BB1EE8" w:rsidRDefault="00297FF5" w:rsidP="00BB1EE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E8AF4A7" wp14:editId="4353CB0F">
            <wp:extent cx="4488180" cy="2779903"/>
            <wp:effectExtent l="0" t="0" r="7620" b="190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8180" cy="277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1886E" w14:textId="77777777" w:rsidR="005215F6" w:rsidRDefault="005215F6" w:rsidP="00BB1EE8">
      <w:pPr>
        <w:jc w:val="center"/>
        <w:rPr>
          <w:rFonts w:asciiTheme="minorBidi" w:hAnsiTheme="minorBidi" w:cstheme="minorBidi"/>
        </w:rPr>
      </w:pPr>
    </w:p>
    <w:p w14:paraId="0A45AA0F" w14:textId="3211FFE4" w:rsidR="00323C22" w:rsidRDefault="00BB1EE8" w:rsidP="00323C2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323C22">
        <w:rPr>
          <w:rFonts w:asciiTheme="minorBidi" w:hAnsiTheme="minorBidi" w:cstheme="minorBidi"/>
        </w:rPr>
        <w:t>a. Angepasstes Zustandsübergangsdiagramm:</w:t>
      </w:r>
    </w:p>
    <w:p w14:paraId="2D99B48D" w14:textId="3BD275BA" w:rsidR="00323C22" w:rsidRDefault="003168F1" w:rsidP="00323C2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3FB298E" wp14:editId="16535644">
            <wp:extent cx="5433949" cy="2826893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3949" cy="282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99C28" w14:textId="77777777" w:rsidR="00172263" w:rsidRPr="00E43BE5" w:rsidRDefault="00172263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E43BE5">
        <w:rPr>
          <w:rFonts w:asciiTheme="minorBidi" w:hAnsiTheme="minorBidi" w:cstheme="minorBidi"/>
          <w:i/>
          <w:iCs/>
          <w:lang w:val="en-GB"/>
        </w:rPr>
        <w:t>State-Transition_Diagram_Boom_Gate_with_Pushbutton_Switch_and_Lightbeam.drawio</w:t>
      </w:r>
    </w:p>
    <w:p w14:paraId="20DFE956" w14:textId="77777777" w:rsidR="00BB1EE8" w:rsidRPr="00E43BE5" w:rsidRDefault="00BB1EE8">
      <w:pPr>
        <w:spacing w:after="0"/>
        <w:jc w:val="left"/>
        <w:rPr>
          <w:rFonts w:asciiTheme="minorBidi" w:hAnsiTheme="minorBidi" w:cstheme="minorBidi"/>
          <w:lang w:val="en-GB"/>
        </w:rPr>
      </w:pPr>
      <w:r w:rsidRPr="00E43BE5">
        <w:rPr>
          <w:rFonts w:asciiTheme="minorBidi" w:hAnsiTheme="minorBidi" w:cstheme="minorBidi"/>
          <w:lang w:val="en-GB"/>
        </w:rPr>
        <w:br w:type="page"/>
      </w:r>
    </w:p>
    <w:p w14:paraId="5D982A57" w14:textId="7030F2CF" w:rsidR="006C41F8" w:rsidRDefault="00323C22" w:rsidP="006C41F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2b. </w:t>
      </w:r>
      <w:r w:rsidR="001C2F56">
        <w:rPr>
          <w:rFonts w:asciiTheme="minorBidi" w:hAnsiTheme="minorBidi" w:cstheme="minorBidi"/>
        </w:rPr>
        <w:t>Programm (Beispiel):</w:t>
      </w:r>
    </w:p>
    <w:p w14:paraId="319D3209" w14:textId="75BA676B" w:rsidR="00323C22" w:rsidRDefault="004151CE" w:rsidP="006C41F8">
      <w:pPr>
        <w:jc w:val="center"/>
        <w:rPr>
          <w:rFonts w:asciiTheme="minorBidi" w:hAnsiTheme="minorBidi" w:cstheme="minorBidi"/>
        </w:rPr>
      </w:pPr>
      <w:r w:rsidRPr="004151CE">
        <w:rPr>
          <w:rFonts w:asciiTheme="minorBidi" w:hAnsiTheme="minorBidi" w:cstheme="minorBidi"/>
          <w:noProof/>
        </w:rPr>
        <w:drawing>
          <wp:inline distT="0" distB="0" distL="0" distR="0" wp14:anchorId="0B1E70EE" wp14:editId="63921BC3">
            <wp:extent cx="3883279" cy="4105402"/>
            <wp:effectExtent l="0" t="0" r="317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83279" cy="410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A9E61" w14:textId="77777777" w:rsidR="00172263" w:rsidRDefault="00172263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E43BE5">
        <w:rPr>
          <w:rFonts w:asciiTheme="minorBidi" w:hAnsiTheme="minorBidi" w:cstheme="minorBidi"/>
          <w:i/>
          <w:iCs/>
          <w:lang w:val="en-GB"/>
        </w:rPr>
        <w:t>Boom_Gate_with_Pus</w:t>
      </w:r>
      <w:r w:rsidRPr="003168F1">
        <w:rPr>
          <w:rFonts w:asciiTheme="minorBidi" w:hAnsiTheme="minorBidi" w:cstheme="minorBidi"/>
          <w:i/>
          <w:iCs/>
          <w:lang w:val="en-GB"/>
        </w:rPr>
        <w:t>hbutton_Switch_and_Lightbeam.ft</w:t>
      </w:r>
      <w:proofErr w:type="spellEnd"/>
    </w:p>
    <w:p w14:paraId="5BF9EB7D" w14:textId="77777777" w:rsidR="00C45369" w:rsidRPr="003168F1" w:rsidRDefault="00C45369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</w:p>
    <w:p w14:paraId="0A491840" w14:textId="3EEB820C" w:rsidR="00E43BE5" w:rsidRPr="00142B9E" w:rsidRDefault="00120026" w:rsidP="00120026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 xml:space="preserve">3. </w:t>
      </w:r>
      <w:r w:rsidR="006F5B89">
        <w:rPr>
          <w:rFonts w:asciiTheme="minorBidi" w:hAnsiTheme="minorBidi" w:cstheme="minorBidi"/>
          <w:b/>
        </w:rPr>
        <w:t>Parkhauss</w:t>
      </w:r>
      <w:r w:rsidR="00E43BE5" w:rsidRPr="00142B9E">
        <w:rPr>
          <w:rFonts w:asciiTheme="minorBidi" w:hAnsiTheme="minorBidi" w:cstheme="minorBidi"/>
          <w:b/>
        </w:rPr>
        <w:t xml:space="preserve">chranke mit </w:t>
      </w:r>
      <w:r w:rsidR="006F5B89">
        <w:rPr>
          <w:rFonts w:asciiTheme="minorBidi" w:hAnsiTheme="minorBidi" w:cstheme="minorBidi"/>
          <w:b/>
        </w:rPr>
        <w:t>Durchfahrt-</w:t>
      </w:r>
      <w:r w:rsidR="00E43BE5" w:rsidRPr="00142B9E">
        <w:rPr>
          <w:rFonts w:asciiTheme="minorBidi" w:hAnsiTheme="minorBidi" w:cstheme="minorBidi"/>
          <w:b/>
        </w:rPr>
        <w:t>Zähler</w:t>
      </w:r>
    </w:p>
    <w:p w14:paraId="571F9B03" w14:textId="1A659C7B" w:rsidR="00120026" w:rsidRDefault="00E43BE5" w:rsidP="0012002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3a. </w:t>
      </w:r>
      <w:r w:rsidR="00120026">
        <w:rPr>
          <w:rFonts w:asciiTheme="minorBidi" w:hAnsiTheme="minorBidi" w:cstheme="minorBidi"/>
        </w:rPr>
        <w:t>Konfiguration der Display-Ausgabe:</w:t>
      </w:r>
    </w:p>
    <w:p w14:paraId="7AAD10B8" w14:textId="77777777" w:rsidR="00715483" w:rsidRDefault="00715483" w:rsidP="00120026">
      <w:pPr>
        <w:rPr>
          <w:rFonts w:asciiTheme="minorBidi" w:hAnsiTheme="minorBidi" w:cstheme="minorBidi"/>
        </w:rPr>
      </w:pPr>
    </w:p>
    <w:p w14:paraId="728AA8F7" w14:textId="767FEAD2" w:rsidR="00120026" w:rsidRDefault="00945190" w:rsidP="00120026">
      <w:pPr>
        <w:jc w:val="center"/>
        <w:rPr>
          <w:rFonts w:asciiTheme="minorBidi" w:hAnsiTheme="minorBidi" w:cstheme="minorBidi"/>
        </w:rPr>
      </w:pPr>
      <w:r w:rsidRPr="00945190">
        <w:rPr>
          <w:rFonts w:asciiTheme="minorBidi" w:hAnsiTheme="minorBidi" w:cstheme="minorBidi"/>
          <w:noProof/>
        </w:rPr>
        <w:drawing>
          <wp:inline distT="0" distB="0" distL="0" distR="0" wp14:anchorId="24606D3B" wp14:editId="22D34FF4">
            <wp:extent cx="4992116" cy="2474341"/>
            <wp:effectExtent l="0" t="0" r="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47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5A9B8" w14:textId="258883BB" w:rsidR="00120026" w:rsidRDefault="00120026" w:rsidP="00142B9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3b. </w:t>
      </w:r>
      <w:r w:rsidR="001C2F56">
        <w:rPr>
          <w:rFonts w:asciiTheme="minorBidi" w:hAnsiTheme="minorBidi" w:cstheme="minorBidi"/>
        </w:rPr>
        <w:t>Programm (Beispiel):</w:t>
      </w:r>
      <w:r w:rsidRPr="00120026">
        <w:rPr>
          <w:rFonts w:asciiTheme="minorBidi" w:hAnsiTheme="minorBidi" w:cstheme="minorBidi"/>
        </w:rPr>
        <w:t xml:space="preserve"> </w:t>
      </w:r>
    </w:p>
    <w:p w14:paraId="5AC6C049" w14:textId="42212DDC" w:rsidR="00142B9E" w:rsidRPr="00142B9E" w:rsidRDefault="00142B9E" w:rsidP="00172263">
      <w:pPr>
        <w:jc w:val="center"/>
        <w:rPr>
          <w:rFonts w:asciiTheme="minorBidi" w:hAnsiTheme="minorBidi" w:cstheme="minorBidi"/>
          <w:iCs/>
          <w:lang w:val="en-GB"/>
        </w:rPr>
      </w:pPr>
      <w:r w:rsidRPr="00142B9E">
        <w:rPr>
          <w:rFonts w:asciiTheme="minorBidi" w:hAnsiTheme="minorBidi" w:cstheme="minorBidi"/>
          <w:iCs/>
          <w:noProof/>
        </w:rPr>
        <w:drawing>
          <wp:inline distT="0" distB="0" distL="0" distR="0" wp14:anchorId="0DE9194E" wp14:editId="0FC2C14E">
            <wp:extent cx="4479925" cy="5065268"/>
            <wp:effectExtent l="0" t="0" r="0" b="254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506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29B69" w14:textId="77777777" w:rsidR="00172263" w:rsidRPr="003168F1" w:rsidRDefault="00172263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3168F1">
        <w:rPr>
          <w:rFonts w:asciiTheme="minorBidi" w:hAnsiTheme="minorBidi" w:cstheme="minorBidi"/>
          <w:i/>
          <w:iCs/>
          <w:lang w:val="en-GB"/>
        </w:rPr>
        <w:t>Boom_Gate_with_Pushbutton_Switch_Lightbeam_and_Counter.ft</w:t>
      </w:r>
      <w:proofErr w:type="spellEnd"/>
    </w:p>
    <w:p w14:paraId="356E8106" w14:textId="77777777" w:rsidR="00C45369" w:rsidRPr="0060424D" w:rsidRDefault="00C45369">
      <w:pPr>
        <w:spacing w:after="0"/>
        <w:jc w:val="left"/>
        <w:rPr>
          <w:rFonts w:ascii="Arial" w:hAnsi="Arial"/>
          <w:bCs/>
          <w:sz w:val="28"/>
          <w:szCs w:val="16"/>
          <w:lang w:val="en-GB"/>
        </w:rPr>
      </w:pPr>
      <w:r w:rsidRPr="0060424D">
        <w:rPr>
          <w:lang w:val="en-GB"/>
        </w:rPr>
        <w:br w:type="page"/>
      </w:r>
    </w:p>
    <w:p w14:paraId="2E4CC036" w14:textId="1DCBFB25" w:rsidR="000E43E7" w:rsidRDefault="000E43E7" w:rsidP="000E43E7">
      <w:pPr>
        <w:pStyle w:val="berschrift2"/>
      </w:pPr>
      <w:r>
        <w:t>Ergänzungsaufgabe</w:t>
      </w:r>
    </w:p>
    <w:p w14:paraId="03F88323" w14:textId="5A8CB090" w:rsidR="00456439" w:rsidRPr="00142B9E" w:rsidRDefault="00456439" w:rsidP="00172263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1. Parkhausschranken mit Belegungskontrolle</w:t>
      </w:r>
    </w:p>
    <w:p w14:paraId="19DCF048" w14:textId="6FCB88E3" w:rsidR="00172263" w:rsidRDefault="00172263" w:rsidP="00172263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Sensoren und Aktoren der zweiten Schranke werden ebenfalls mit dem TXT verbunden: Sensoren an I4 bis I6 (statt I1 bis I3), Motor an M2, LED der Lichtschranke an 9V-Spannungsausgang, Encoder von M2 an C2. </w:t>
      </w:r>
    </w:p>
    <w:p w14:paraId="4CCE3D5D" w14:textId="5920D1E8" w:rsidR="00886EE8" w:rsidRDefault="00456439" w:rsidP="00886EE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886EE8">
        <w:rPr>
          <w:rFonts w:asciiTheme="minorBidi" w:hAnsiTheme="minorBidi" w:cstheme="minorBidi"/>
        </w:rPr>
        <w:t>der Sensoren und Aktoren:</w:t>
      </w:r>
    </w:p>
    <w:p w14:paraId="1F14F28D" w14:textId="06954275" w:rsidR="008C6B87" w:rsidRDefault="005215F6" w:rsidP="008C6B8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723274C" wp14:editId="7086794A">
            <wp:extent cx="5760085" cy="2736850"/>
            <wp:effectExtent l="0" t="0" r="0" b="635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12F41" w14:textId="77777777" w:rsidR="00715483" w:rsidRDefault="00715483" w:rsidP="00886EE8">
      <w:pPr>
        <w:rPr>
          <w:rFonts w:asciiTheme="minorBidi" w:hAnsiTheme="minorBidi" w:cstheme="minorBidi"/>
        </w:rPr>
      </w:pPr>
    </w:p>
    <w:p w14:paraId="01A9D5EE" w14:textId="5A45F7F1" w:rsidR="00886EE8" w:rsidRDefault="00886EE8" w:rsidP="00886EE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des Display</w:t>
      </w:r>
      <w:r w:rsidR="00172263">
        <w:rPr>
          <w:rFonts w:asciiTheme="minorBidi" w:hAnsiTheme="minorBidi" w:cstheme="minorBidi"/>
        </w:rPr>
        <w:t>s</w:t>
      </w:r>
      <w:r>
        <w:rPr>
          <w:rFonts w:asciiTheme="minorBidi" w:hAnsiTheme="minorBidi" w:cstheme="minorBidi"/>
        </w:rPr>
        <w:t>:</w:t>
      </w:r>
    </w:p>
    <w:p w14:paraId="6B80C29B" w14:textId="0D063374" w:rsidR="008C6B87" w:rsidRDefault="00945190" w:rsidP="008C6B87">
      <w:pPr>
        <w:jc w:val="center"/>
        <w:rPr>
          <w:rFonts w:asciiTheme="minorBidi" w:hAnsiTheme="minorBidi" w:cstheme="minorBidi"/>
        </w:rPr>
      </w:pPr>
      <w:r w:rsidRPr="001208DF">
        <w:rPr>
          <w:rFonts w:asciiTheme="minorBidi" w:hAnsiTheme="minorBidi" w:cstheme="minorBidi"/>
          <w:noProof/>
        </w:rPr>
        <w:drawing>
          <wp:inline distT="0" distB="0" distL="0" distR="0" wp14:anchorId="41F0A934" wp14:editId="48981558">
            <wp:extent cx="5059553" cy="3420237"/>
            <wp:effectExtent l="0" t="0" r="8255" b="889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9553" cy="342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BF792" w14:textId="01326671" w:rsidR="00886EE8" w:rsidRDefault="001C2F56" w:rsidP="00142B9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886EE8" w:rsidRPr="00886EE8">
        <w:rPr>
          <w:rFonts w:asciiTheme="minorBidi" w:hAnsiTheme="minorBidi" w:cstheme="minorBidi"/>
        </w:rPr>
        <w:t xml:space="preserve"> </w:t>
      </w:r>
    </w:p>
    <w:p w14:paraId="72F4CC5E" w14:textId="77777777" w:rsidR="005215F6" w:rsidRDefault="005215F6" w:rsidP="00142B9E">
      <w:pPr>
        <w:rPr>
          <w:rFonts w:asciiTheme="minorBidi" w:hAnsiTheme="minorBidi" w:cstheme="minorBidi"/>
        </w:rPr>
      </w:pPr>
    </w:p>
    <w:p w14:paraId="259B079D" w14:textId="541625AA" w:rsidR="00142B9E" w:rsidRPr="00142B9E" w:rsidRDefault="005215F6" w:rsidP="00172263">
      <w:pPr>
        <w:jc w:val="center"/>
        <w:rPr>
          <w:rFonts w:asciiTheme="minorBidi" w:hAnsiTheme="minorBidi" w:cstheme="minorBidi"/>
          <w:iCs/>
          <w:lang w:val="en-GB"/>
        </w:rPr>
      </w:pPr>
      <w:r>
        <w:rPr>
          <w:noProof/>
        </w:rPr>
        <w:drawing>
          <wp:inline distT="0" distB="0" distL="0" distR="0" wp14:anchorId="70AFD1A2" wp14:editId="10DFC0D1">
            <wp:extent cx="5760085" cy="4578985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7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DD2AD" w14:textId="77777777" w:rsidR="00172263" w:rsidRPr="006F5B89" w:rsidRDefault="00172263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6F5B89">
        <w:rPr>
          <w:rFonts w:asciiTheme="minorBidi" w:hAnsiTheme="minorBidi" w:cstheme="minorBidi"/>
          <w:i/>
          <w:iCs/>
          <w:lang w:val="en-GB"/>
        </w:rPr>
        <w:t>Carpark_Monitoring_with_two_Boom_Gates.ft</w:t>
      </w:r>
      <w:proofErr w:type="spellEnd"/>
    </w:p>
    <w:p w14:paraId="10AE16C6" w14:textId="77777777" w:rsidR="0036332F" w:rsidRPr="0004739D" w:rsidRDefault="0036332F" w:rsidP="0036332F">
      <w:pPr>
        <w:pStyle w:val="Kategorie"/>
      </w:pPr>
      <w:r w:rsidRPr="00EF323F">
        <w:rPr>
          <w:sz w:val="32"/>
          <w:szCs w:val="24"/>
        </w:rPr>
        <w:t>Anlagen</w:t>
      </w:r>
    </w:p>
    <w:p w14:paraId="01AC570A" w14:textId="77777777" w:rsidR="0036332F" w:rsidRDefault="00F562B9" w:rsidP="00157016">
      <w:pPr>
        <w:pStyle w:val="berschrift1"/>
      </w:pPr>
      <w:r>
        <w:t xml:space="preserve">Aufgabe </w:t>
      </w:r>
      <w:r w:rsidR="00157016">
        <w:t>2</w:t>
      </w:r>
      <w:r>
        <w:t xml:space="preserve">: </w:t>
      </w:r>
      <w:r w:rsidR="00AC1AED">
        <w:t>Parkhaus</w:t>
      </w:r>
      <w:r w:rsidR="004E2EEA">
        <w:t>schranke</w:t>
      </w:r>
    </w:p>
    <w:p w14:paraId="4B93DB72" w14:textId="77777777" w:rsidR="0036332F" w:rsidRDefault="0036332F" w:rsidP="009C6B9D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025682D5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4BE5C466" w14:textId="77777777" w:rsidR="0036332F" w:rsidRPr="009C6B9D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48AC5E8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17B3AAAE" w14:textId="77777777" w:rsidR="008D6712" w:rsidRDefault="008B4844" w:rsidP="00CC6F83">
      <w:pPr>
        <w:pStyle w:val="berschrift2"/>
      </w:pPr>
      <w:r>
        <w:t>Weiterführende Informationen</w:t>
      </w:r>
    </w:p>
    <w:p w14:paraId="62A780D1" w14:textId="77777777" w:rsidR="00F316F9" w:rsidRDefault="008D6712" w:rsidP="00F316F9">
      <w:pPr>
        <w:pStyle w:val="Literatur"/>
        <w:rPr>
          <w:rFonts w:asciiTheme="minorBidi" w:hAnsiTheme="minorBidi" w:cstheme="minorBidi"/>
        </w:rPr>
      </w:pPr>
      <w:r w:rsidRPr="009C6B9D">
        <w:rPr>
          <w:rFonts w:asciiTheme="minorBidi" w:hAnsiTheme="minorBidi" w:cstheme="minorBidi"/>
        </w:rPr>
        <w:t>[1]</w:t>
      </w:r>
      <w:r w:rsidRPr="009C6B9D">
        <w:rPr>
          <w:rFonts w:asciiTheme="minorBidi" w:hAnsiTheme="minorBidi" w:cstheme="minorBidi"/>
        </w:rPr>
        <w:tab/>
      </w:r>
      <w:r w:rsidR="00F316F9">
        <w:rPr>
          <w:rFonts w:asciiTheme="minorBidi" w:hAnsiTheme="minorBidi" w:cstheme="minorBidi"/>
        </w:rPr>
        <w:t xml:space="preserve">Wikipedia: </w:t>
      </w:r>
      <w:hyperlink r:id="rId28" w:history="1">
        <w:r w:rsidR="00F316F9" w:rsidRPr="00F316F9">
          <w:rPr>
            <w:rStyle w:val="Hyperlink"/>
            <w:rFonts w:asciiTheme="minorBidi" w:hAnsiTheme="minorBidi" w:cstheme="minorBidi"/>
            <w:i/>
            <w:iCs/>
          </w:rPr>
          <w:t>Endlicher Automat (Zustandsautomat)</w:t>
        </w:r>
      </w:hyperlink>
    </w:p>
    <w:p w14:paraId="4F05C730" w14:textId="77777777" w:rsidR="00F316F9" w:rsidRDefault="00F316F9" w:rsidP="00F316F9">
      <w:pPr>
        <w:pStyle w:val="Literatur"/>
        <w:rPr>
          <w:rFonts w:asciiTheme="minorBidi" w:hAnsiTheme="minorBidi" w:cstheme="minorBidi"/>
        </w:rPr>
      </w:pPr>
      <w:r w:rsidRPr="004B58B8">
        <w:rPr>
          <w:rFonts w:asciiTheme="minorBidi" w:hAnsiTheme="minorBidi" w:cstheme="minorBidi"/>
        </w:rPr>
        <w:t>[2]</w:t>
      </w:r>
      <w:r w:rsidRPr="004B58B8">
        <w:rPr>
          <w:rFonts w:asciiTheme="minorBidi" w:hAnsiTheme="minorBidi" w:cstheme="minorBidi"/>
        </w:rPr>
        <w:tab/>
        <w:t xml:space="preserve">Ferdinand Wagner, Ruedi Schmuki, Thomas Wagner, Peter Wolstenholme: </w:t>
      </w:r>
      <w:hyperlink r:id="rId29" w:history="1">
        <w:r w:rsidRPr="004B58B8">
          <w:rPr>
            <w:rStyle w:val="Hyperlink"/>
            <w:rFonts w:asciiTheme="minorBidi" w:hAnsiTheme="minorBidi" w:cstheme="minorBidi"/>
            <w:i/>
            <w:iCs/>
          </w:rPr>
          <w:t xml:space="preserve">Modeling Software </w:t>
        </w:r>
        <w:proofErr w:type="spellStart"/>
        <w:r w:rsidRPr="004B58B8">
          <w:rPr>
            <w:rStyle w:val="Hyperlink"/>
            <w:rFonts w:asciiTheme="minorBidi" w:hAnsiTheme="minorBidi" w:cstheme="minorBidi"/>
            <w:i/>
            <w:iCs/>
          </w:rPr>
          <w:t>with</w:t>
        </w:r>
        <w:proofErr w:type="spellEnd"/>
        <w:r w:rsidRPr="004B58B8">
          <w:rPr>
            <w:rStyle w:val="Hyperlink"/>
            <w:rFonts w:asciiTheme="minorBidi" w:hAnsiTheme="minorBidi" w:cstheme="minorBidi"/>
            <w:i/>
            <w:iCs/>
          </w:rPr>
          <w:t xml:space="preserve"> Finite State Machines. </w:t>
        </w:r>
        <w:r w:rsidRPr="003168F1">
          <w:rPr>
            <w:rStyle w:val="Hyperlink"/>
            <w:rFonts w:asciiTheme="minorBidi" w:hAnsiTheme="minorBidi" w:cstheme="minorBidi"/>
            <w:i/>
            <w:iCs/>
            <w:lang w:val="en-GB"/>
          </w:rPr>
          <w:t>A Practical Approach</w:t>
        </w:r>
      </w:hyperlink>
      <w:r w:rsidRPr="003168F1">
        <w:rPr>
          <w:rFonts w:asciiTheme="minorBidi" w:hAnsiTheme="minorBidi" w:cstheme="minorBidi"/>
          <w:lang w:val="en-GB"/>
        </w:rPr>
        <w:t xml:space="preserve">. </w:t>
      </w:r>
      <w:r>
        <w:rPr>
          <w:rFonts w:asciiTheme="minorBidi" w:hAnsiTheme="minorBidi" w:cstheme="minorBidi"/>
        </w:rPr>
        <w:t>Auerbach Publications, 2006.</w:t>
      </w:r>
    </w:p>
    <w:p w14:paraId="2BB7608B" w14:textId="77777777" w:rsidR="008D6712" w:rsidRDefault="00F316F9" w:rsidP="00F316F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[3]</w:t>
      </w:r>
      <w:r>
        <w:rPr>
          <w:rFonts w:asciiTheme="minorBidi" w:hAnsiTheme="minorBidi" w:cstheme="minorBidi"/>
        </w:rPr>
        <w:tab/>
        <w:t>Online-Diagrammeditor zur Erstellung von Zustandsübergangsdiagrammen</w:t>
      </w:r>
      <w:r w:rsidR="00C04946">
        <w:rPr>
          <w:rFonts w:asciiTheme="minorBidi" w:hAnsiTheme="minorBidi" w:cstheme="minorBidi"/>
        </w:rPr>
        <w:t xml:space="preserve"> (Format </w:t>
      </w:r>
      <w:proofErr w:type="spellStart"/>
      <w:r w:rsidR="00C04946">
        <w:rPr>
          <w:rFonts w:asciiTheme="minorBidi" w:hAnsiTheme="minorBidi" w:cstheme="minorBidi"/>
        </w:rPr>
        <w:t>drawio</w:t>
      </w:r>
      <w:proofErr w:type="spellEnd"/>
      <w:r w:rsidR="00C04946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 xml:space="preserve">: </w:t>
      </w:r>
      <w:hyperlink r:id="rId30" w:history="1">
        <w:r w:rsidRPr="00262BF8"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sectPr w:rsidR="008D6712" w:rsidSect="00E96821">
      <w:headerReference w:type="even" r:id="rId31"/>
      <w:headerReference w:type="default" r:id="rId32"/>
      <w:footerReference w:type="even" r:id="rId33"/>
      <w:footerReference w:type="default" r:id="rId34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75642E" w14:textId="77777777" w:rsidR="0090794B" w:rsidRDefault="0090794B">
      <w:r>
        <w:separator/>
      </w:r>
    </w:p>
  </w:endnote>
  <w:endnote w:type="continuationSeparator" w:id="0">
    <w:p w14:paraId="3FE6185E" w14:textId="77777777" w:rsidR="0090794B" w:rsidRDefault="009079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9B9917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00677">
      <w:rPr>
        <w:noProof/>
      </w:rPr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8E1932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4B58B8">
      <w:rPr>
        <w:noProof/>
      </w:rPr>
      <w:t>6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D7837E" w14:textId="77777777" w:rsidR="0090794B" w:rsidRDefault="0090794B">
      <w:r>
        <w:separator/>
      </w:r>
    </w:p>
  </w:footnote>
  <w:footnote w:type="continuationSeparator" w:id="0">
    <w:p w14:paraId="3350A99F" w14:textId="77777777" w:rsidR="0090794B" w:rsidRDefault="009079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0ADB15" w14:textId="77777777" w:rsidR="00E96821" w:rsidRDefault="00E96821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E72B6F3" wp14:editId="41E1836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D1972A" w14:textId="68ECA08E" w:rsidR="00937B5D" w:rsidRPr="001A709E" w:rsidRDefault="001A709E" w:rsidP="001A709E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3770768" wp14:editId="48640A5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40EE1C47" wp14:editId="09BF93C2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DEA"/>
    <w:rsid w:val="00083EE8"/>
    <w:rsid w:val="00090964"/>
    <w:rsid w:val="000A14B0"/>
    <w:rsid w:val="000A58E5"/>
    <w:rsid w:val="000B0025"/>
    <w:rsid w:val="000C0C66"/>
    <w:rsid w:val="000D0BC4"/>
    <w:rsid w:val="000D3717"/>
    <w:rsid w:val="000D7297"/>
    <w:rsid w:val="000E3792"/>
    <w:rsid w:val="000E43E7"/>
    <w:rsid w:val="000F05B0"/>
    <w:rsid w:val="000F7641"/>
    <w:rsid w:val="000F7CFD"/>
    <w:rsid w:val="00100677"/>
    <w:rsid w:val="001064D3"/>
    <w:rsid w:val="00111235"/>
    <w:rsid w:val="00115F2E"/>
    <w:rsid w:val="00120026"/>
    <w:rsid w:val="001208DF"/>
    <w:rsid w:val="0012561E"/>
    <w:rsid w:val="001278F5"/>
    <w:rsid w:val="00136823"/>
    <w:rsid w:val="00140E60"/>
    <w:rsid w:val="00142A20"/>
    <w:rsid w:val="00142B9E"/>
    <w:rsid w:val="0014583C"/>
    <w:rsid w:val="00150FB2"/>
    <w:rsid w:val="00151176"/>
    <w:rsid w:val="00157016"/>
    <w:rsid w:val="00165F39"/>
    <w:rsid w:val="001678EF"/>
    <w:rsid w:val="00172263"/>
    <w:rsid w:val="0017296D"/>
    <w:rsid w:val="00185BAC"/>
    <w:rsid w:val="00190988"/>
    <w:rsid w:val="0019251C"/>
    <w:rsid w:val="001A449E"/>
    <w:rsid w:val="001A684F"/>
    <w:rsid w:val="001A709E"/>
    <w:rsid w:val="001A7224"/>
    <w:rsid w:val="001B325C"/>
    <w:rsid w:val="001B74BD"/>
    <w:rsid w:val="001B764B"/>
    <w:rsid w:val="001C1991"/>
    <w:rsid w:val="001C2F56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1577"/>
    <w:rsid w:val="00247250"/>
    <w:rsid w:val="00251174"/>
    <w:rsid w:val="002538B3"/>
    <w:rsid w:val="0026611F"/>
    <w:rsid w:val="00271A2E"/>
    <w:rsid w:val="00274DDA"/>
    <w:rsid w:val="00280D4B"/>
    <w:rsid w:val="00282294"/>
    <w:rsid w:val="0028590F"/>
    <w:rsid w:val="0029589D"/>
    <w:rsid w:val="00297FF5"/>
    <w:rsid w:val="002A22E6"/>
    <w:rsid w:val="002A5084"/>
    <w:rsid w:val="002A69BD"/>
    <w:rsid w:val="002B1EE4"/>
    <w:rsid w:val="002D3AB9"/>
    <w:rsid w:val="002D3EE9"/>
    <w:rsid w:val="002E1AAA"/>
    <w:rsid w:val="002E6AC5"/>
    <w:rsid w:val="002E78C1"/>
    <w:rsid w:val="002F099E"/>
    <w:rsid w:val="003024E6"/>
    <w:rsid w:val="00302C0E"/>
    <w:rsid w:val="003100A9"/>
    <w:rsid w:val="00311190"/>
    <w:rsid w:val="003168F1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6640E"/>
    <w:rsid w:val="00377060"/>
    <w:rsid w:val="00383D6D"/>
    <w:rsid w:val="00384F22"/>
    <w:rsid w:val="003859EA"/>
    <w:rsid w:val="00385F80"/>
    <w:rsid w:val="00385FA3"/>
    <w:rsid w:val="003937D3"/>
    <w:rsid w:val="00396B0E"/>
    <w:rsid w:val="003A705F"/>
    <w:rsid w:val="003B0332"/>
    <w:rsid w:val="003C1EF0"/>
    <w:rsid w:val="003C382C"/>
    <w:rsid w:val="003D0688"/>
    <w:rsid w:val="003D5BEC"/>
    <w:rsid w:val="003D6899"/>
    <w:rsid w:val="003E6967"/>
    <w:rsid w:val="003E750C"/>
    <w:rsid w:val="003F4669"/>
    <w:rsid w:val="003F4A96"/>
    <w:rsid w:val="004012C1"/>
    <w:rsid w:val="00413E03"/>
    <w:rsid w:val="004151CE"/>
    <w:rsid w:val="004218BA"/>
    <w:rsid w:val="00433E60"/>
    <w:rsid w:val="00434525"/>
    <w:rsid w:val="00435EA1"/>
    <w:rsid w:val="004377CB"/>
    <w:rsid w:val="00455455"/>
    <w:rsid w:val="00456439"/>
    <w:rsid w:val="00472E75"/>
    <w:rsid w:val="00476D4B"/>
    <w:rsid w:val="00482CE6"/>
    <w:rsid w:val="00493111"/>
    <w:rsid w:val="004B1904"/>
    <w:rsid w:val="004B58B8"/>
    <w:rsid w:val="004B754D"/>
    <w:rsid w:val="004B7983"/>
    <w:rsid w:val="004C138F"/>
    <w:rsid w:val="004C5167"/>
    <w:rsid w:val="004C59CA"/>
    <w:rsid w:val="004C5A30"/>
    <w:rsid w:val="004D2ABB"/>
    <w:rsid w:val="004D2E5B"/>
    <w:rsid w:val="004D5672"/>
    <w:rsid w:val="004D713B"/>
    <w:rsid w:val="004E0C98"/>
    <w:rsid w:val="004E2EEA"/>
    <w:rsid w:val="004F6D89"/>
    <w:rsid w:val="004F7A0B"/>
    <w:rsid w:val="00503958"/>
    <w:rsid w:val="00514710"/>
    <w:rsid w:val="005215F6"/>
    <w:rsid w:val="00526B26"/>
    <w:rsid w:val="00543BE7"/>
    <w:rsid w:val="00547D21"/>
    <w:rsid w:val="005628BE"/>
    <w:rsid w:val="00573ACB"/>
    <w:rsid w:val="00574542"/>
    <w:rsid w:val="00576668"/>
    <w:rsid w:val="005771A4"/>
    <w:rsid w:val="0058730A"/>
    <w:rsid w:val="00591572"/>
    <w:rsid w:val="005940DF"/>
    <w:rsid w:val="00595245"/>
    <w:rsid w:val="005A056E"/>
    <w:rsid w:val="005A49AD"/>
    <w:rsid w:val="005C29F6"/>
    <w:rsid w:val="005D2CD9"/>
    <w:rsid w:val="005D3A49"/>
    <w:rsid w:val="005E57C1"/>
    <w:rsid w:val="005F49A4"/>
    <w:rsid w:val="005F6FD5"/>
    <w:rsid w:val="005F7EED"/>
    <w:rsid w:val="00601B51"/>
    <w:rsid w:val="0060424D"/>
    <w:rsid w:val="00604863"/>
    <w:rsid w:val="006158A5"/>
    <w:rsid w:val="00617174"/>
    <w:rsid w:val="00617BB0"/>
    <w:rsid w:val="00631B87"/>
    <w:rsid w:val="00632C08"/>
    <w:rsid w:val="00633EF6"/>
    <w:rsid w:val="006378DA"/>
    <w:rsid w:val="00643E62"/>
    <w:rsid w:val="006467F3"/>
    <w:rsid w:val="006501CF"/>
    <w:rsid w:val="006618BE"/>
    <w:rsid w:val="006705D1"/>
    <w:rsid w:val="006735F3"/>
    <w:rsid w:val="006A32D0"/>
    <w:rsid w:val="006B0FF8"/>
    <w:rsid w:val="006B181A"/>
    <w:rsid w:val="006B5425"/>
    <w:rsid w:val="006C14DA"/>
    <w:rsid w:val="006C163C"/>
    <w:rsid w:val="006C41F8"/>
    <w:rsid w:val="006D72A6"/>
    <w:rsid w:val="006E3468"/>
    <w:rsid w:val="006E5040"/>
    <w:rsid w:val="006E5EA8"/>
    <w:rsid w:val="006E72F4"/>
    <w:rsid w:val="006F1E9C"/>
    <w:rsid w:val="006F2BB1"/>
    <w:rsid w:val="006F5B89"/>
    <w:rsid w:val="00706578"/>
    <w:rsid w:val="00712BE5"/>
    <w:rsid w:val="00713BC0"/>
    <w:rsid w:val="00715483"/>
    <w:rsid w:val="00716839"/>
    <w:rsid w:val="00726652"/>
    <w:rsid w:val="007326D0"/>
    <w:rsid w:val="007379DE"/>
    <w:rsid w:val="00740F26"/>
    <w:rsid w:val="00741E42"/>
    <w:rsid w:val="00744A88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282A"/>
    <w:rsid w:val="007D4E5E"/>
    <w:rsid w:val="007E05F7"/>
    <w:rsid w:val="007E3AA1"/>
    <w:rsid w:val="007F41DA"/>
    <w:rsid w:val="00805C2F"/>
    <w:rsid w:val="00817D41"/>
    <w:rsid w:val="00820994"/>
    <w:rsid w:val="008333A8"/>
    <w:rsid w:val="00835C38"/>
    <w:rsid w:val="00837131"/>
    <w:rsid w:val="00842A30"/>
    <w:rsid w:val="0084367B"/>
    <w:rsid w:val="00845F6A"/>
    <w:rsid w:val="00851230"/>
    <w:rsid w:val="00852E19"/>
    <w:rsid w:val="00853009"/>
    <w:rsid w:val="008536DC"/>
    <w:rsid w:val="008608D1"/>
    <w:rsid w:val="00864063"/>
    <w:rsid w:val="00871348"/>
    <w:rsid w:val="00886EE8"/>
    <w:rsid w:val="008913C5"/>
    <w:rsid w:val="00891582"/>
    <w:rsid w:val="00893D00"/>
    <w:rsid w:val="008963B8"/>
    <w:rsid w:val="008A620F"/>
    <w:rsid w:val="008B0E47"/>
    <w:rsid w:val="008B4844"/>
    <w:rsid w:val="008B4946"/>
    <w:rsid w:val="008B63FA"/>
    <w:rsid w:val="008C3CAB"/>
    <w:rsid w:val="008C6B87"/>
    <w:rsid w:val="008D6712"/>
    <w:rsid w:val="008E2C4A"/>
    <w:rsid w:val="008E43BD"/>
    <w:rsid w:val="008F3397"/>
    <w:rsid w:val="008F33A0"/>
    <w:rsid w:val="009024E6"/>
    <w:rsid w:val="00906F27"/>
    <w:rsid w:val="009070DC"/>
    <w:rsid w:val="0090794B"/>
    <w:rsid w:val="009203DC"/>
    <w:rsid w:val="0093224F"/>
    <w:rsid w:val="00937B5D"/>
    <w:rsid w:val="009405AE"/>
    <w:rsid w:val="00945190"/>
    <w:rsid w:val="00945F8D"/>
    <w:rsid w:val="00946EE1"/>
    <w:rsid w:val="00965E72"/>
    <w:rsid w:val="00975945"/>
    <w:rsid w:val="00981AA1"/>
    <w:rsid w:val="00981D89"/>
    <w:rsid w:val="0098265E"/>
    <w:rsid w:val="00994A3A"/>
    <w:rsid w:val="00994BF9"/>
    <w:rsid w:val="009972A6"/>
    <w:rsid w:val="009A25AA"/>
    <w:rsid w:val="009A6161"/>
    <w:rsid w:val="009A7D81"/>
    <w:rsid w:val="009B3094"/>
    <w:rsid w:val="009C354D"/>
    <w:rsid w:val="009C52DC"/>
    <w:rsid w:val="009C6354"/>
    <w:rsid w:val="009C68DF"/>
    <w:rsid w:val="009C6B9D"/>
    <w:rsid w:val="009D4B29"/>
    <w:rsid w:val="009D7C47"/>
    <w:rsid w:val="009E6D4A"/>
    <w:rsid w:val="009F0679"/>
    <w:rsid w:val="00A00A70"/>
    <w:rsid w:val="00A014D4"/>
    <w:rsid w:val="00A15743"/>
    <w:rsid w:val="00A233B5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400C"/>
    <w:rsid w:val="00A77C0C"/>
    <w:rsid w:val="00A815C0"/>
    <w:rsid w:val="00A8531E"/>
    <w:rsid w:val="00A8670D"/>
    <w:rsid w:val="00A90946"/>
    <w:rsid w:val="00A95132"/>
    <w:rsid w:val="00AA1A82"/>
    <w:rsid w:val="00AB189E"/>
    <w:rsid w:val="00AC0D20"/>
    <w:rsid w:val="00AC1AED"/>
    <w:rsid w:val="00AC5E5A"/>
    <w:rsid w:val="00AC6B0C"/>
    <w:rsid w:val="00AD5E38"/>
    <w:rsid w:val="00AE0F63"/>
    <w:rsid w:val="00AE3530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22634"/>
    <w:rsid w:val="00B27E9E"/>
    <w:rsid w:val="00B3411B"/>
    <w:rsid w:val="00B344E0"/>
    <w:rsid w:val="00B3559F"/>
    <w:rsid w:val="00B479B8"/>
    <w:rsid w:val="00B47FAB"/>
    <w:rsid w:val="00B501D5"/>
    <w:rsid w:val="00B50EDC"/>
    <w:rsid w:val="00B51A52"/>
    <w:rsid w:val="00B61D2A"/>
    <w:rsid w:val="00B658A1"/>
    <w:rsid w:val="00B659B2"/>
    <w:rsid w:val="00B65E65"/>
    <w:rsid w:val="00B76AD1"/>
    <w:rsid w:val="00B820A9"/>
    <w:rsid w:val="00B92265"/>
    <w:rsid w:val="00B93F9E"/>
    <w:rsid w:val="00BA6656"/>
    <w:rsid w:val="00BB1EE8"/>
    <w:rsid w:val="00BB3A6C"/>
    <w:rsid w:val="00BC2C13"/>
    <w:rsid w:val="00BD239F"/>
    <w:rsid w:val="00BD27A4"/>
    <w:rsid w:val="00BD40EC"/>
    <w:rsid w:val="00BD5477"/>
    <w:rsid w:val="00BF56BF"/>
    <w:rsid w:val="00BF665D"/>
    <w:rsid w:val="00C03CEB"/>
    <w:rsid w:val="00C04946"/>
    <w:rsid w:val="00C05E04"/>
    <w:rsid w:val="00C17A08"/>
    <w:rsid w:val="00C17CA0"/>
    <w:rsid w:val="00C35FA3"/>
    <w:rsid w:val="00C417FB"/>
    <w:rsid w:val="00C45369"/>
    <w:rsid w:val="00C45A62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05BF"/>
    <w:rsid w:val="00CA0FD8"/>
    <w:rsid w:val="00CA31C2"/>
    <w:rsid w:val="00CA34F3"/>
    <w:rsid w:val="00CA35F6"/>
    <w:rsid w:val="00CB28D8"/>
    <w:rsid w:val="00CB38F5"/>
    <w:rsid w:val="00CB7495"/>
    <w:rsid w:val="00CC2E37"/>
    <w:rsid w:val="00CC6A12"/>
    <w:rsid w:val="00CC6F83"/>
    <w:rsid w:val="00CC72FA"/>
    <w:rsid w:val="00CD0A93"/>
    <w:rsid w:val="00CD1103"/>
    <w:rsid w:val="00CD17AC"/>
    <w:rsid w:val="00CD258D"/>
    <w:rsid w:val="00CD5D7E"/>
    <w:rsid w:val="00CE1A3F"/>
    <w:rsid w:val="00CE6B5A"/>
    <w:rsid w:val="00CF021F"/>
    <w:rsid w:val="00CF31E7"/>
    <w:rsid w:val="00CF6149"/>
    <w:rsid w:val="00D01E7E"/>
    <w:rsid w:val="00D049AC"/>
    <w:rsid w:val="00D0525B"/>
    <w:rsid w:val="00D247B8"/>
    <w:rsid w:val="00D462A8"/>
    <w:rsid w:val="00D6302E"/>
    <w:rsid w:val="00D6676D"/>
    <w:rsid w:val="00D805C6"/>
    <w:rsid w:val="00D83D7F"/>
    <w:rsid w:val="00D83DF7"/>
    <w:rsid w:val="00D85B1D"/>
    <w:rsid w:val="00D8647C"/>
    <w:rsid w:val="00D86A62"/>
    <w:rsid w:val="00D906AC"/>
    <w:rsid w:val="00D94C19"/>
    <w:rsid w:val="00DA0436"/>
    <w:rsid w:val="00DA5B0E"/>
    <w:rsid w:val="00DB1666"/>
    <w:rsid w:val="00DB48E7"/>
    <w:rsid w:val="00DB6DFB"/>
    <w:rsid w:val="00DD1CCF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5C"/>
    <w:rsid w:val="00E173E1"/>
    <w:rsid w:val="00E21D5A"/>
    <w:rsid w:val="00E43BE5"/>
    <w:rsid w:val="00E43C39"/>
    <w:rsid w:val="00E56803"/>
    <w:rsid w:val="00E677DC"/>
    <w:rsid w:val="00E72F37"/>
    <w:rsid w:val="00E7622D"/>
    <w:rsid w:val="00E81DF1"/>
    <w:rsid w:val="00E8257F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C6662"/>
    <w:rsid w:val="00EE586D"/>
    <w:rsid w:val="00EF323F"/>
    <w:rsid w:val="00EF6673"/>
    <w:rsid w:val="00F3018F"/>
    <w:rsid w:val="00F316F9"/>
    <w:rsid w:val="00F3420A"/>
    <w:rsid w:val="00F361A9"/>
    <w:rsid w:val="00F40987"/>
    <w:rsid w:val="00F40AB1"/>
    <w:rsid w:val="00F42642"/>
    <w:rsid w:val="00F55307"/>
    <w:rsid w:val="00F55FDE"/>
    <w:rsid w:val="00F562B9"/>
    <w:rsid w:val="00F57954"/>
    <w:rsid w:val="00F62E7D"/>
    <w:rsid w:val="00F64A14"/>
    <w:rsid w:val="00F66B5F"/>
    <w:rsid w:val="00F70A51"/>
    <w:rsid w:val="00F7267E"/>
    <w:rsid w:val="00F7716E"/>
    <w:rsid w:val="00F814AD"/>
    <w:rsid w:val="00F86EF4"/>
    <w:rsid w:val="00F96926"/>
    <w:rsid w:val="00FB0D10"/>
    <w:rsid w:val="00FB4130"/>
    <w:rsid w:val="00FB51B5"/>
    <w:rsid w:val="00FB7830"/>
    <w:rsid w:val="00FC135F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5FF9FCF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character" w:styleId="Platzhaltertext">
    <w:name w:val="Placeholder Text"/>
    <w:basedOn w:val="Absatz-Standardschriftart"/>
    <w:uiPriority w:val="99"/>
    <w:semiHidden/>
    <w:rsid w:val="00396B0E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C45369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is.ifmo.ru/download/modelingsoftwarewithfinitestatemachinesapracticalapproach.pdf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de.wikipedia.org/wiki/Endlicher_Automat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diagrammeditor.de/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customXml/itemProps3.xml><?xml version="1.0" encoding="utf-8"?>
<ds:datastoreItem xmlns:ds="http://schemas.openxmlformats.org/officeDocument/2006/customXml" ds:itemID="{EF942567-F420-41D7-B230-CCCD1976DE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13</Pages>
  <Words>388</Words>
  <Characters>3594</Characters>
  <Application>Microsoft Office Word</Application>
  <DocSecurity>0</DocSecurity>
  <Lines>29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3975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15</cp:revision>
  <cp:lastPrinted>2021-05-26T15:51:00Z</cp:lastPrinted>
  <dcterms:created xsi:type="dcterms:W3CDTF">2021-05-23T20:17:00Z</dcterms:created>
  <dcterms:modified xsi:type="dcterms:W3CDTF">2021-09-08T13:22:00Z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